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FD7DF2" w:rsidRPr="00DB1A40" w:rsidRDefault="00FD7DF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FD7DF2" w:rsidRPr="00DB1A40" w:rsidRDefault="00FD7DF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/>
      </w:tblPr>
      <w:tblGrid>
        <w:gridCol w:w="3646"/>
        <w:gridCol w:w="6243"/>
      </w:tblGrid>
      <w:tr w:rsidR="00FD7DF2" w:rsidRPr="00DB1A40" w:rsidTr="00F64EC6">
        <w:trPr>
          <w:trHeight w:val="409"/>
        </w:trPr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FD7DF2" w:rsidRPr="00DB1A40" w:rsidTr="00F64EC6">
        <w:trPr>
          <w:trHeight w:val="402"/>
        </w:trPr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FD7DF2" w:rsidRPr="00DB1A40" w:rsidTr="00F64EC6"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D7DF2" w:rsidRPr="00DB1A40" w:rsidTr="00F64EC6"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2020 г"/>
        </w:smartTagPr>
        <w:r w:rsidRPr="00DB1A40">
          <w:rPr>
            <w:rStyle w:val="FontStyle53"/>
            <w:b w:val="0"/>
            <w:bCs/>
            <w:sz w:val="28"/>
            <w:szCs w:val="28"/>
          </w:rPr>
          <w:t>2020 г</w:t>
        </w:r>
      </w:smartTag>
      <w:r w:rsidRPr="00DB1A40">
        <w:rPr>
          <w:rStyle w:val="FontStyle53"/>
          <w:b w:val="0"/>
          <w:bCs/>
          <w:sz w:val="28"/>
          <w:szCs w:val="28"/>
        </w:rPr>
        <w:t>.</w:t>
      </w:r>
    </w:p>
    <w:p w:rsidR="00FD7DF2" w:rsidRPr="00DB1A40" w:rsidRDefault="00FD7DF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FD7DF2" w:rsidRPr="00DB1A40" w:rsidRDefault="00FD7DF2" w:rsidP="00A3058E">
      <w:pPr>
        <w:rPr>
          <w:sz w:val="24"/>
          <w:szCs w:val="24"/>
        </w:rPr>
      </w:pPr>
    </w:p>
    <w:p w:rsidR="00FD7DF2" w:rsidRPr="00DB1A40" w:rsidRDefault="00FD7DF2" w:rsidP="000170FD">
      <w:pPr>
        <w:pStyle w:val="Style11"/>
        <w:widowControl/>
        <w:ind w:firstLine="709"/>
        <w:jc w:val="both"/>
      </w:pPr>
      <w:r w:rsidRPr="00DB1A40"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FD7DF2" w:rsidRPr="00DB1A40" w:rsidRDefault="00FD7DF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FD7DF2" w:rsidRPr="00DB1A40" w:rsidRDefault="00FD7DF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FD7DF2" w:rsidRPr="00DB1A40" w:rsidRDefault="00FD7DF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FD7DF2" w:rsidRPr="00DB1A40" w:rsidRDefault="00FD7DF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</w:t>
      </w:r>
      <w:r w:rsidRPr="00EF67C9">
        <w:rPr>
          <w:sz w:val="24"/>
          <w:szCs w:val="24"/>
        </w:rPr>
        <w:t>д</w:t>
      </w:r>
      <w:r w:rsidRPr="00EF67C9">
        <w:rPr>
          <w:sz w:val="24"/>
          <w:szCs w:val="24"/>
        </w:rPr>
        <w:t>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FD7DF2" w:rsidRPr="00DB1A40" w:rsidRDefault="00FD7DF2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FD7DF2" w:rsidRPr="00DB1A40" w:rsidRDefault="00FD7DF2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</w:p>
    <w:p w:rsidR="00FD7DF2" w:rsidRPr="00DB1A40" w:rsidRDefault="00FD7DF2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FD7DF2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 w:rsidRPr="00EF67C9">
        <w:rPr>
          <w:color w:val="000000"/>
          <w:sz w:val="24"/>
          <w:szCs w:val="24"/>
        </w:rPr>
        <w:t xml:space="preserve"> изучение структуры управления организацией, функций и методов управления, докуме</w:t>
      </w:r>
      <w:r w:rsidRPr="00EF67C9">
        <w:rPr>
          <w:color w:val="000000"/>
          <w:sz w:val="24"/>
          <w:szCs w:val="24"/>
        </w:rPr>
        <w:t>н</w:t>
      </w:r>
      <w:r w:rsidRPr="00EF67C9">
        <w:rPr>
          <w:color w:val="000000"/>
          <w:sz w:val="24"/>
          <w:szCs w:val="24"/>
        </w:rPr>
        <w:t>тооборота в организации;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3058E">
        <w:rPr>
          <w:color w:val="000000"/>
          <w:sz w:val="24"/>
          <w:szCs w:val="24"/>
          <w:lang w:eastAsia="ru-RU"/>
        </w:rPr>
        <w:t>-  изучение должностных инструкций менеджеров организации;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административно-управленческого персонала</w:t>
      </w:r>
      <w:r w:rsidRPr="00DB1A40">
        <w:rPr>
          <w:color w:val="000000"/>
          <w:sz w:val="24"/>
          <w:szCs w:val="24"/>
        </w:rPr>
        <w:t xml:space="preserve">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 xml:space="preserve">первичных </w:t>
      </w:r>
      <w:r w:rsidRPr="00DB1A40">
        <w:rPr>
          <w:color w:val="000000"/>
          <w:sz w:val="24"/>
          <w:szCs w:val="24"/>
        </w:rPr>
        <w:t>знаний</w:t>
      </w:r>
      <w:r>
        <w:rPr>
          <w:color w:val="000000"/>
          <w:sz w:val="24"/>
          <w:szCs w:val="24"/>
        </w:rPr>
        <w:t xml:space="preserve"> в управленческо-экономической сфере</w:t>
      </w:r>
      <w:r w:rsidRPr="00DB1A40">
        <w:rPr>
          <w:color w:val="000000"/>
          <w:sz w:val="24"/>
          <w:szCs w:val="24"/>
        </w:rPr>
        <w:t xml:space="preserve">, полученных обучающимися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 xml:space="preserve">общих </w:t>
      </w:r>
      <w:r w:rsidRPr="00DB1A40">
        <w:rPr>
          <w:color w:val="000000"/>
          <w:sz w:val="24"/>
          <w:szCs w:val="24"/>
        </w:rPr>
        <w:t>задач</w:t>
      </w:r>
      <w:r>
        <w:rPr>
          <w:color w:val="000000"/>
          <w:sz w:val="24"/>
          <w:szCs w:val="24"/>
        </w:rPr>
        <w:t xml:space="preserve"> управления</w:t>
      </w:r>
      <w:r w:rsidRPr="00DB1A40">
        <w:rPr>
          <w:color w:val="000000"/>
          <w:sz w:val="24"/>
          <w:szCs w:val="24"/>
        </w:rPr>
        <w:t xml:space="preserve">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DB1A40">
        <w:rPr>
          <w:color w:val="000000"/>
          <w:sz w:val="24"/>
          <w:szCs w:val="24"/>
        </w:rPr>
        <w:t>к</w:t>
      </w:r>
      <w:r w:rsidRPr="00DB1A40">
        <w:rPr>
          <w:color w:val="000000"/>
          <w:sz w:val="24"/>
          <w:szCs w:val="24"/>
        </w:rPr>
        <w:t xml:space="preserve">тами;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>ческих умений, навыков и профессионально значимых качеств личн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 xml:space="preserve">сти; </w:t>
      </w:r>
    </w:p>
    <w:p w:rsidR="00FD7DF2" w:rsidRPr="00DB1A40" w:rsidRDefault="00FD7DF2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FD7DF2" w:rsidRPr="00DB1A40" w:rsidRDefault="00FD7DF2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F16403">
        <w:rPr>
          <w:sz w:val="24"/>
          <w:szCs w:val="24"/>
        </w:rPr>
        <w:t>проводится в коммерческих организациях различной отраслевой напра</w:t>
      </w:r>
      <w:r w:rsidRPr="00F16403">
        <w:rPr>
          <w:sz w:val="24"/>
          <w:szCs w:val="24"/>
        </w:rPr>
        <w:t>в</w:t>
      </w:r>
      <w:r w:rsidRPr="00F16403">
        <w:rPr>
          <w:sz w:val="24"/>
          <w:szCs w:val="24"/>
        </w:rPr>
        <w:t>ленности и организационно-правовой формы, некоммерческих организациях, благотвор</w:t>
      </w:r>
      <w:r w:rsidRPr="00F16403">
        <w:rPr>
          <w:sz w:val="24"/>
          <w:szCs w:val="24"/>
        </w:rPr>
        <w:t>и</w:t>
      </w:r>
      <w:r w:rsidRPr="00F16403">
        <w:rPr>
          <w:sz w:val="24"/>
          <w:szCs w:val="24"/>
        </w:rPr>
        <w:t>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FD7DF2" w:rsidRPr="00DB1A40" w:rsidRDefault="00FD7DF2" w:rsidP="00CF2946">
      <w:pPr>
        <w:jc w:val="both"/>
        <w:rPr>
          <w:sz w:val="24"/>
          <w:szCs w:val="24"/>
        </w:rPr>
      </w:pPr>
    </w:p>
    <w:p w:rsidR="00FD7DF2" w:rsidRPr="00DB1A40" w:rsidRDefault="00FD7DF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FD7DF2" w:rsidRPr="00DB1A40" w:rsidRDefault="00FD7DF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FD7DF2" w:rsidRPr="00DB1A40" w:rsidRDefault="00FD7DF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FD7DF2" w:rsidRPr="00DB1A40" w:rsidRDefault="00FD7DF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>
        <w:rPr>
          <w:color w:val="000000"/>
          <w:sz w:val="24"/>
          <w:szCs w:val="24"/>
          <w:lang w:eastAsia="ru-RU"/>
        </w:rPr>
        <w:t>Профессиональный стандарт «Специалист по управлению персоналом», утве</w:t>
      </w:r>
      <w:r>
        <w:rPr>
          <w:color w:val="000000"/>
          <w:sz w:val="24"/>
          <w:szCs w:val="24"/>
          <w:lang w:eastAsia="ru-RU"/>
        </w:rPr>
        <w:t>р</w:t>
      </w:r>
      <w:r>
        <w:rPr>
          <w:color w:val="000000"/>
          <w:sz w:val="24"/>
          <w:szCs w:val="24"/>
          <w:lang w:eastAsia="ru-RU"/>
        </w:rPr>
        <w:t>жденный приказом Министерства труда и социальной защиты Российской Фед</w:t>
      </w:r>
      <w:r>
        <w:rPr>
          <w:color w:val="000000"/>
          <w:sz w:val="24"/>
          <w:szCs w:val="24"/>
          <w:lang w:eastAsia="ru-RU"/>
        </w:rPr>
        <w:t>е</w:t>
      </w:r>
      <w:r>
        <w:rPr>
          <w:color w:val="000000"/>
          <w:sz w:val="24"/>
          <w:szCs w:val="24"/>
          <w:lang w:eastAsia="ru-RU"/>
        </w:rPr>
        <w:t xml:space="preserve">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FD7DF2" w:rsidRPr="00DB1A40" w:rsidRDefault="00FD7DF2" w:rsidP="00750A48">
      <w:pPr>
        <w:jc w:val="both"/>
        <w:rPr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093"/>
        <w:gridCol w:w="3827"/>
        <w:gridCol w:w="3827"/>
      </w:tblGrid>
      <w:tr w:rsidR="00FD7DF2" w:rsidRPr="00DB1A40" w:rsidTr="00CB49F5">
        <w:trPr>
          <w:trHeight w:val="795"/>
        </w:trPr>
        <w:tc>
          <w:tcPr>
            <w:tcW w:w="2093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УК-2.Способен о</w:t>
            </w:r>
            <w:r w:rsidRPr="00DB1A40">
              <w:rPr>
                <w:sz w:val="24"/>
                <w:szCs w:val="24"/>
              </w:rPr>
              <w:t>п</w:t>
            </w:r>
            <w:r w:rsidRPr="00DB1A40">
              <w:rPr>
                <w:sz w:val="24"/>
                <w:szCs w:val="24"/>
              </w:rPr>
              <w:t>ределять круг задач в рамках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собы ихрешения, исходя издейс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вующих правовых норм,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сов иограничений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FD7DF2" w:rsidRPr="00161824" w:rsidRDefault="00FD7DF2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</w:t>
            </w:r>
            <w:r w:rsidRPr="00161824">
              <w:rPr>
                <w:sz w:val="24"/>
                <w:szCs w:val="24"/>
              </w:rPr>
              <w:t>б</w:t>
            </w:r>
            <w:r w:rsidRPr="00161824">
              <w:rPr>
                <w:sz w:val="24"/>
                <w:szCs w:val="24"/>
              </w:rPr>
              <w:t>ходимые ресурсы, действующие правовые нормы иограничения</w:t>
            </w:r>
          </w:p>
          <w:p w:rsidR="00FD7DF2" w:rsidRPr="00161824" w:rsidRDefault="00FD7DF2" w:rsidP="00161824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том действующих правовых норм, имеющихся ресурсов и огранич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ний</w:t>
            </w:r>
          </w:p>
          <w:p w:rsidR="00FD7DF2" w:rsidRPr="00DB1A40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зованием действующих правовых норм, имеющихся ресурсов и огр</w:t>
            </w:r>
            <w:r w:rsidRPr="00161824">
              <w:rPr>
                <w:sz w:val="24"/>
                <w:szCs w:val="24"/>
              </w:rPr>
              <w:t>а</w:t>
            </w:r>
            <w:r w:rsidRPr="00161824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>:решение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:выбирать оптимальный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 решения задач, исходя из дейс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вующих правовых норм и име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FD7DF2" w:rsidRPr="00DB1A40" w:rsidRDefault="00FD7DF2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лично результаты решения задач 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DB1A40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</w:t>
            </w:r>
            <w:r w:rsidRPr="00161824">
              <w:rPr>
                <w:sz w:val="24"/>
                <w:szCs w:val="24"/>
              </w:rPr>
              <w:t>и</w:t>
            </w:r>
            <w:r w:rsidRPr="00161824">
              <w:rPr>
                <w:sz w:val="24"/>
                <w:szCs w:val="24"/>
              </w:rPr>
              <w:t>альное взаимоде</w:t>
            </w:r>
            <w:r w:rsidRPr="00161824">
              <w:rPr>
                <w:sz w:val="24"/>
                <w:szCs w:val="24"/>
              </w:rPr>
              <w:t>й</w:t>
            </w:r>
            <w:r w:rsidRPr="00161824">
              <w:rPr>
                <w:sz w:val="24"/>
                <w:szCs w:val="24"/>
              </w:rPr>
              <w:t>ствие и реализов</w:t>
            </w:r>
            <w:r w:rsidRPr="00161824">
              <w:rPr>
                <w:sz w:val="24"/>
                <w:szCs w:val="24"/>
              </w:rPr>
              <w:t>ы</w:t>
            </w:r>
            <w:r w:rsidRPr="00161824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3827" w:type="dxa"/>
          </w:tcPr>
          <w:p w:rsidR="00FD7DF2" w:rsidRPr="00161824" w:rsidRDefault="00FD7DF2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FD7DF2" w:rsidRPr="00161824" w:rsidRDefault="00FD7DF2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FD7DF2" w:rsidRPr="00161824" w:rsidRDefault="00FD7DF2" w:rsidP="00161824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УК-3.3. Владеет навыками социал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 xml:space="preserve">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DB1A40" w:rsidRDefault="00FD7DF2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</w:t>
            </w:r>
            <w:r>
              <w:t>в</w:t>
            </w:r>
            <w:r>
              <w:t>ленческого персонала и исполнит</w:t>
            </w:r>
            <w:r>
              <w:t>е</w:t>
            </w:r>
            <w:r>
              <w:t>лей поставленных задач организ</w:t>
            </w:r>
            <w:r>
              <w:t>а</w:t>
            </w:r>
            <w:r>
              <w:t>ции</w:t>
            </w:r>
            <w:r w:rsidRPr="00DB1A40">
              <w:t xml:space="preserve">.   </w:t>
            </w:r>
          </w:p>
          <w:p w:rsidR="00FD7DF2" w:rsidRPr="00DB1A40" w:rsidRDefault="00FD7DF2" w:rsidP="0016182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</w:t>
            </w:r>
            <w:r w:rsidRPr="00161824">
              <w:rPr>
                <w:sz w:val="24"/>
                <w:szCs w:val="24"/>
              </w:rPr>
              <w:t>д</w:t>
            </w:r>
            <w:r w:rsidRPr="00161824">
              <w:rPr>
                <w:sz w:val="24"/>
                <w:szCs w:val="24"/>
              </w:rPr>
              <w:t>держивать</w:t>
            </w:r>
            <w:r w:rsidRPr="00161824">
              <w:rPr>
                <w:sz w:val="24"/>
                <w:szCs w:val="24"/>
              </w:rPr>
              <w:tab/>
              <w:t>взаимодействие, обе</w:t>
            </w:r>
            <w:r w:rsidRPr="00161824">
              <w:rPr>
                <w:sz w:val="24"/>
                <w:szCs w:val="24"/>
              </w:rPr>
              <w:t>с</w:t>
            </w:r>
            <w:r w:rsidRPr="00161824">
              <w:rPr>
                <w:sz w:val="24"/>
                <w:szCs w:val="24"/>
              </w:rPr>
              <w:t>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коммерческой деятельностью.</w:t>
            </w:r>
          </w:p>
          <w:p w:rsidR="00FD7DF2" w:rsidRPr="00DB1A40" w:rsidRDefault="00FD7DF2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</w:t>
            </w:r>
            <w:r w:rsidRPr="00161824">
              <w:t>ь</w:t>
            </w:r>
            <w:r w:rsidRPr="00161824">
              <w:t>нойдеятельности</w:t>
            </w:r>
            <w:r>
              <w:t xml:space="preserve"> управленческого персонала и исполнителей поста</w:t>
            </w:r>
            <w:r>
              <w:t>в</w:t>
            </w:r>
            <w:r>
              <w:t>ленных задач организации.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161824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вую коммуникацию в устной и пис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FD7DF2" w:rsidRPr="00D42152" w:rsidRDefault="00FD7DF2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государс</w:t>
            </w:r>
            <w:r w:rsidRPr="00D42152">
              <w:rPr>
                <w:sz w:val="24"/>
                <w:szCs w:val="24"/>
              </w:rPr>
              <w:t>т</w:t>
            </w:r>
            <w:r w:rsidRPr="00D42152">
              <w:rPr>
                <w:sz w:val="24"/>
                <w:szCs w:val="24"/>
              </w:rPr>
              <w:t>венного языка Российской Федер</w:t>
            </w:r>
            <w:r w:rsidRPr="00D42152">
              <w:rPr>
                <w:sz w:val="24"/>
                <w:szCs w:val="24"/>
              </w:rPr>
              <w:t>а</w:t>
            </w:r>
            <w:r w:rsidRPr="00D42152">
              <w:rPr>
                <w:sz w:val="24"/>
                <w:szCs w:val="24"/>
              </w:rPr>
              <w:t>ции и иностранного(ых) языка(ов) и основы деловой коммуникации</w:t>
            </w:r>
            <w:r>
              <w:rPr>
                <w:sz w:val="24"/>
                <w:szCs w:val="24"/>
              </w:rPr>
              <w:t>.</w:t>
            </w:r>
          </w:p>
          <w:p w:rsidR="00FD7DF2" w:rsidRPr="00D42152" w:rsidRDefault="00FD7DF2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</w:t>
            </w:r>
            <w:r w:rsidRPr="00D42152">
              <w:rPr>
                <w:sz w:val="24"/>
                <w:szCs w:val="24"/>
              </w:rPr>
              <w:t>у</w:t>
            </w:r>
            <w:r w:rsidRPr="00D42152">
              <w:rPr>
                <w:sz w:val="24"/>
                <w:szCs w:val="24"/>
              </w:rPr>
              <w:t>ментировано строить устную и письменную речь на государстве</w:t>
            </w:r>
            <w:r w:rsidRPr="00D42152">
              <w:rPr>
                <w:sz w:val="24"/>
                <w:szCs w:val="24"/>
              </w:rPr>
              <w:t>н</w:t>
            </w:r>
            <w:r w:rsidRPr="00D42152">
              <w:rPr>
                <w:sz w:val="24"/>
                <w:szCs w:val="24"/>
              </w:rPr>
              <w:t>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FD7DF2" w:rsidRPr="00161824" w:rsidRDefault="00FD7DF2" w:rsidP="00D42152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мами, видами устной и письменной коммуникации на государственном языке Российской Федерации и ин</w:t>
            </w:r>
            <w:r w:rsidRPr="00D42152">
              <w:rPr>
                <w:sz w:val="24"/>
                <w:szCs w:val="24"/>
              </w:rPr>
              <w:t>о</w:t>
            </w:r>
            <w:r w:rsidRPr="00D42152">
              <w:rPr>
                <w:sz w:val="24"/>
                <w:szCs w:val="24"/>
              </w:rPr>
              <w:t>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</w:t>
            </w:r>
            <w:r>
              <w:t>е</w:t>
            </w:r>
            <w:r>
              <w:t>менного профессионального русск</w:t>
            </w:r>
            <w:r>
              <w:t>о</w:t>
            </w:r>
            <w:r>
              <w:t>го литературного языка; особенн</w:t>
            </w:r>
            <w:r>
              <w:t>о</w:t>
            </w:r>
            <w:r>
              <w:t>сти современных коммуникативно-прагматических правил и этики р</w:t>
            </w:r>
            <w:r>
              <w:t>е</w:t>
            </w:r>
            <w:r>
              <w:t>чевого общения; правила делового этикета в коммерческих организац</w:t>
            </w:r>
            <w:r>
              <w:t>и</w:t>
            </w:r>
            <w:r>
              <w:t>ях.</w:t>
            </w:r>
          </w:p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</w:t>
            </w:r>
            <w:r>
              <w:t>м</w:t>
            </w:r>
            <w:r>
              <w:t>муникации, в устной и письменной формах на русском языке; оценивать степень эффективности общения, определяя причины коммуникати</w:t>
            </w:r>
            <w:r>
              <w:t>в</w:t>
            </w:r>
            <w:r>
              <w:t>ных удач и неудач; выявлять и ус</w:t>
            </w:r>
            <w:r>
              <w:t>т</w:t>
            </w:r>
            <w:r>
              <w:t>ранять собственные речевые оши</w:t>
            </w:r>
            <w:r>
              <w:t>б</w:t>
            </w:r>
            <w:r>
              <w:t>ки; анализировать цели и задачи процесса общения в различных с</w:t>
            </w:r>
            <w:r>
              <w:t>и</w:t>
            </w:r>
            <w:r>
              <w:t>туациях профессиональной жизни.</w:t>
            </w:r>
          </w:p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FD7DF2" w:rsidRPr="00DB1A40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</w:t>
            </w:r>
            <w:r>
              <w:t>в</w:t>
            </w:r>
            <w:r>
              <w:t>ления контактов и поддержания взаимодействия в условиях орган</w:t>
            </w:r>
            <w:r>
              <w:t>и</w:t>
            </w:r>
            <w:r>
              <w:t>зационной (на предприятии)среды.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161824" w:rsidRDefault="00FD7DF2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</w:t>
            </w:r>
            <w:r w:rsidRPr="002A497A">
              <w:rPr>
                <w:sz w:val="24"/>
                <w:szCs w:val="24"/>
              </w:rPr>
              <w:t>ж</w:t>
            </w:r>
            <w:r w:rsidRPr="002A497A">
              <w:rPr>
                <w:sz w:val="24"/>
                <w:szCs w:val="24"/>
              </w:rPr>
              <w:t>культурное разн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образие общества в социально- истор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ческом, этическом и философском контекстах</w:t>
            </w:r>
          </w:p>
        </w:tc>
        <w:tc>
          <w:tcPr>
            <w:tcW w:w="3827" w:type="dxa"/>
          </w:tcPr>
          <w:p w:rsidR="00FD7DF2" w:rsidRPr="000F3EA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</w:t>
            </w:r>
            <w:r w:rsidRPr="000F3EA4">
              <w:rPr>
                <w:sz w:val="24"/>
                <w:szCs w:val="24"/>
              </w:rPr>
              <w:t>о</w:t>
            </w:r>
            <w:r w:rsidRPr="000F3EA4">
              <w:rPr>
                <w:sz w:val="24"/>
                <w:szCs w:val="24"/>
              </w:rPr>
              <w:t>вы межкультурной коммуникации.</w:t>
            </w:r>
          </w:p>
          <w:p w:rsidR="00FD7DF2" w:rsidRPr="000F3EA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</w:t>
            </w:r>
            <w:r w:rsidRPr="000F3EA4">
              <w:rPr>
                <w:sz w:val="24"/>
                <w:szCs w:val="24"/>
              </w:rPr>
              <w:t>а</w:t>
            </w:r>
            <w:r w:rsidRPr="000F3EA4">
              <w:rPr>
                <w:sz w:val="24"/>
                <w:szCs w:val="24"/>
              </w:rPr>
              <w:t>дач и социальной интеграции</w:t>
            </w:r>
          </w:p>
          <w:p w:rsidR="00FD7DF2" w:rsidRPr="0016182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</w:t>
            </w:r>
            <w:r w:rsidRPr="000F3EA4">
              <w:rPr>
                <w:sz w:val="24"/>
                <w:szCs w:val="24"/>
              </w:rPr>
              <w:t>к</w:t>
            </w:r>
            <w:r w:rsidRPr="000F3EA4">
              <w:rPr>
                <w:sz w:val="24"/>
                <w:szCs w:val="24"/>
              </w:rPr>
              <w:t>стах</w:t>
            </w:r>
          </w:p>
        </w:tc>
        <w:tc>
          <w:tcPr>
            <w:tcW w:w="3827" w:type="dxa"/>
          </w:tcPr>
          <w:p w:rsidR="00FD7DF2" w:rsidRDefault="00FD7DF2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</w:t>
            </w:r>
            <w:r>
              <w:t>в</w:t>
            </w:r>
            <w:r>
              <w:t>ления и процессы всемирной и ро</w:t>
            </w:r>
            <w:r>
              <w:t>с</w:t>
            </w:r>
            <w:r>
              <w:t>сийской истории предпринимател</w:t>
            </w:r>
            <w:r>
              <w:t>ь</w:t>
            </w:r>
            <w:r>
              <w:t xml:space="preserve">ства.  </w:t>
            </w:r>
          </w:p>
          <w:p w:rsidR="00FD7DF2" w:rsidRDefault="00FD7DF2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</w:t>
            </w:r>
            <w:r>
              <w:t>и</w:t>
            </w:r>
            <w:r>
              <w:t>ровано отстаивать собственную п</w:t>
            </w:r>
            <w:r>
              <w:t>о</w:t>
            </w:r>
            <w:r>
              <w:t>зицию по основным проблемам и</w:t>
            </w:r>
            <w:r>
              <w:t>с</w:t>
            </w:r>
            <w:r>
              <w:t>торического развития коммерции и предпринимательства; использовать исторические знания для оценив</w:t>
            </w:r>
            <w:r>
              <w:t>а</w:t>
            </w:r>
            <w:r>
              <w:t>ния и анализа различных социал</w:t>
            </w:r>
            <w:r>
              <w:t>ь</w:t>
            </w:r>
            <w:r>
              <w:t xml:space="preserve">ных тенденций, фактов и явлений сегодняшнего дня. </w:t>
            </w:r>
          </w:p>
          <w:p w:rsidR="00FD7DF2" w:rsidRPr="00DB1A40" w:rsidRDefault="00FD7DF2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</w:t>
            </w:r>
            <w:r>
              <w:t>н</w:t>
            </w:r>
            <w:r>
              <w:t>ного изложения собственной точки зрения на коммерческом предпр</w:t>
            </w:r>
            <w:r>
              <w:t>и</w:t>
            </w:r>
            <w:r>
              <w:t>ятии. Демонстрировать способность и готовность к диалогу и воспр</w:t>
            </w:r>
            <w:r>
              <w:t>и</w:t>
            </w:r>
            <w:r>
              <w:t>ятию альтернатив, участию в ди</w:t>
            </w:r>
            <w:r>
              <w:t>с</w:t>
            </w:r>
            <w:r>
              <w:t>куссиях по коммерческим, орган</w:t>
            </w:r>
            <w:r>
              <w:t>и</w:t>
            </w:r>
            <w:r>
              <w:t>зационным проблемам обществе</w:t>
            </w:r>
            <w:r>
              <w:t>н</w:t>
            </w:r>
            <w:r>
              <w:t>ного характера.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2A497A" w:rsidRDefault="00FD7DF2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3827" w:type="dxa"/>
          </w:tcPr>
          <w:p w:rsidR="00FD7DF2" w:rsidRPr="00995F98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</w:t>
            </w:r>
            <w:r w:rsidRPr="00995F98">
              <w:rPr>
                <w:sz w:val="24"/>
                <w:szCs w:val="24"/>
              </w:rPr>
              <w:t>а</w:t>
            </w:r>
            <w:r w:rsidRPr="00995F98">
              <w:rPr>
                <w:sz w:val="24"/>
                <w:szCs w:val="24"/>
              </w:rPr>
              <w:t>ния, основные приемы эффективн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го управления собственным врем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нем</w:t>
            </w:r>
            <w:r>
              <w:rPr>
                <w:sz w:val="24"/>
                <w:szCs w:val="24"/>
              </w:rPr>
              <w:t>.</w:t>
            </w:r>
          </w:p>
          <w:p w:rsidR="00FD7DF2" w:rsidRPr="00995F98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вать и контролировать собственное время; использовать знание о своих ресурсах и их пределах для самора</w:t>
            </w:r>
            <w:r w:rsidRPr="00995F98">
              <w:rPr>
                <w:sz w:val="24"/>
                <w:szCs w:val="24"/>
              </w:rPr>
              <w:t>з</w:t>
            </w:r>
            <w:r w:rsidRPr="00995F98">
              <w:rPr>
                <w:sz w:val="24"/>
                <w:szCs w:val="24"/>
              </w:rPr>
              <w:t>вития; способен к анализу собстве</w:t>
            </w:r>
            <w:r w:rsidRPr="00995F98">
              <w:rPr>
                <w:sz w:val="24"/>
                <w:szCs w:val="24"/>
              </w:rPr>
              <w:t>н</w:t>
            </w:r>
            <w:r w:rsidRPr="00995F98">
              <w:rPr>
                <w:sz w:val="24"/>
                <w:szCs w:val="24"/>
              </w:rPr>
              <w:t>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FD7DF2" w:rsidRPr="000F3EA4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ния собственным временем; план</w:t>
            </w:r>
            <w:r w:rsidRPr="00995F98">
              <w:rPr>
                <w:sz w:val="24"/>
                <w:szCs w:val="24"/>
              </w:rPr>
              <w:t>и</w:t>
            </w:r>
            <w:r w:rsidRPr="00995F98">
              <w:rPr>
                <w:sz w:val="24"/>
                <w:szCs w:val="24"/>
              </w:rPr>
              <w:t>рует и реализует траекторию своего профессионального и личностного роста на основе принципов образ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F26CB0" w:rsidRDefault="00FD7DF2" w:rsidP="00F26CB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:содержание понятия времени и его виды, как ключевого ресурса в формировании новой парадигмы управления</w:t>
            </w:r>
            <w:r>
              <w:rPr>
                <w:sz w:val="24"/>
                <w:szCs w:val="24"/>
              </w:rPr>
              <w:t>,</w:t>
            </w:r>
            <w:r w:rsidRPr="00F26CB0">
              <w:rPr>
                <w:sz w:val="24"/>
                <w:szCs w:val="24"/>
              </w:rPr>
              <w:t xml:space="preserve">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.</w:t>
            </w:r>
          </w:p>
          <w:p w:rsidR="00FD7DF2" w:rsidRPr="00F26CB0" w:rsidRDefault="00FD7DF2" w:rsidP="00F26CB0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</w:t>
            </w:r>
            <w:r w:rsidRPr="00F26CB0">
              <w:rPr>
                <w:sz w:val="24"/>
                <w:szCs w:val="24"/>
              </w:rPr>
              <w:t>т</w:t>
            </w:r>
            <w:r w:rsidRPr="00F26CB0">
              <w:rPr>
                <w:sz w:val="24"/>
                <w:szCs w:val="24"/>
              </w:rPr>
              <w:t>ных возможностей, этапов карьерн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го роста,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FD7DF2" w:rsidRPr="00F26CB0" w:rsidRDefault="00FD7DF2" w:rsidP="00995F98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ность использования времени и др</w:t>
            </w:r>
            <w:r w:rsidRPr="00F26CB0">
              <w:rPr>
                <w:sz w:val="24"/>
                <w:szCs w:val="24"/>
              </w:rPr>
              <w:t>у</w:t>
            </w:r>
            <w:r w:rsidRPr="00F26CB0">
              <w:rPr>
                <w:sz w:val="24"/>
                <w:szCs w:val="24"/>
              </w:rPr>
              <w:t>гих ресурсов при решении поста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ленных задач;</w:t>
            </w:r>
          </w:p>
          <w:p w:rsidR="00FD7DF2" w:rsidRPr="00F26CB0" w:rsidRDefault="00FD7DF2" w:rsidP="00995F98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своевременно выявлять  факты хронофагов и возникающие в связи с ними проблем оптимизации ресу</w:t>
            </w:r>
            <w:r w:rsidRPr="00F26CB0">
              <w:rPr>
                <w:sz w:val="24"/>
                <w:szCs w:val="24"/>
              </w:rPr>
              <w:t>р</w:t>
            </w:r>
            <w:r w:rsidRPr="00F26CB0">
              <w:rPr>
                <w:sz w:val="24"/>
                <w:szCs w:val="24"/>
              </w:rPr>
              <w:t>сов времени в своей профессионал</w:t>
            </w:r>
            <w:r w:rsidRPr="00F26CB0"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ной деятельности.</w:t>
            </w:r>
          </w:p>
          <w:p w:rsidR="00FD7DF2" w:rsidRPr="00F26CB0" w:rsidRDefault="00FD7DF2" w:rsidP="00995F98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-  знаниями о своих ресурсах и их пределах (личностных, псих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физиологических, ситуативных, временных и т.д.) для успешного выполнения порученной работы  в организационно-управленческой деятельности в сфере предприним</w:t>
            </w:r>
            <w:r w:rsidRPr="00F26CB0">
              <w:rPr>
                <w:sz w:val="24"/>
                <w:szCs w:val="24"/>
              </w:rPr>
              <w:t>а</w:t>
            </w:r>
            <w:r w:rsidRPr="00F26CB0">
              <w:rPr>
                <w:sz w:val="24"/>
                <w:szCs w:val="24"/>
              </w:rPr>
              <w:t xml:space="preserve">тельства; </w:t>
            </w:r>
          </w:p>
          <w:p w:rsidR="00FD7DF2" w:rsidRDefault="00FD7DF2" w:rsidP="00F26CB0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</w:t>
            </w:r>
            <w:r w:rsidRPr="00F26CB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E5411F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нальные задачи на основе знаний (на промежуточном уровне)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ской, организац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онной и управле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ческой теории</w:t>
            </w:r>
          </w:p>
        </w:tc>
        <w:tc>
          <w:tcPr>
            <w:tcW w:w="3827" w:type="dxa"/>
          </w:tcPr>
          <w:p w:rsidR="00FD7DF2" w:rsidRPr="00572859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</w:t>
            </w:r>
            <w:r w:rsidRPr="00572859">
              <w:rPr>
                <w:sz w:val="24"/>
                <w:szCs w:val="24"/>
              </w:rPr>
              <w:t>в</w:t>
            </w:r>
            <w:r w:rsidRPr="00572859">
              <w:rPr>
                <w:sz w:val="24"/>
                <w:szCs w:val="24"/>
              </w:rPr>
              <w:t>ных понятий, категорий, методов менеджмента;принципы, виды, фо</w:t>
            </w:r>
            <w:r w:rsidRPr="00572859">
              <w:rPr>
                <w:sz w:val="24"/>
                <w:szCs w:val="24"/>
              </w:rPr>
              <w:t>р</w:t>
            </w:r>
            <w:r w:rsidRPr="00572859">
              <w:rPr>
                <w:sz w:val="24"/>
                <w:szCs w:val="24"/>
              </w:rPr>
              <w:t>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собности и потенциала организ</w:t>
            </w:r>
            <w:r w:rsidRPr="00572859">
              <w:rPr>
                <w:sz w:val="24"/>
                <w:szCs w:val="24"/>
              </w:rPr>
              <w:t>а</w:t>
            </w:r>
            <w:r w:rsidRPr="00572859">
              <w:rPr>
                <w:sz w:val="24"/>
                <w:szCs w:val="24"/>
              </w:rPr>
              <w:t>ции;роль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элементами деятельности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FD7DF2" w:rsidRPr="00923A13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>.</w:t>
            </w:r>
            <w:r w:rsidRPr="00923A13">
              <w:rPr>
                <w:sz w:val="24"/>
                <w:szCs w:val="24"/>
              </w:rPr>
              <w:t>Умеет: свободно оперир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вать определениями, взаимосвязями и методами менеджмента; прим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нять на практике технологии 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неджмента организации; оценивать внутреннюю и внешнюю среду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ганизации; принимать самосто</w:t>
            </w:r>
            <w:r w:rsidRPr="00923A13">
              <w:rPr>
                <w:sz w:val="24"/>
                <w:szCs w:val="24"/>
              </w:rPr>
              <w:t>я</w:t>
            </w:r>
            <w:r w:rsidRPr="00923A13">
              <w:rPr>
                <w:sz w:val="24"/>
                <w:szCs w:val="24"/>
              </w:rPr>
              <w:t>тельные решения в области текущ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го и стратегического развития орг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низации.</w:t>
            </w:r>
          </w:p>
          <w:p w:rsidR="00FD7DF2" w:rsidRPr="00995F98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 мет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диками мотивации персонала; пон</w:t>
            </w:r>
            <w:r w:rsidRPr="00572859">
              <w:rPr>
                <w:sz w:val="24"/>
                <w:szCs w:val="24"/>
              </w:rPr>
              <w:t>я</w:t>
            </w:r>
            <w:r w:rsidRPr="00572859">
              <w:rPr>
                <w:sz w:val="24"/>
                <w:szCs w:val="24"/>
              </w:rPr>
              <w:t>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технологий управления, конкурен</w:t>
            </w:r>
            <w:r w:rsidRPr="00572859">
              <w:rPr>
                <w:sz w:val="24"/>
                <w:szCs w:val="24"/>
              </w:rPr>
              <w:t>т</w:t>
            </w:r>
            <w:r w:rsidRPr="00572859">
              <w:rPr>
                <w:sz w:val="24"/>
                <w:szCs w:val="24"/>
              </w:rPr>
              <w:t>ных преимуществ с различных точек зрения.</w:t>
            </w:r>
          </w:p>
        </w:tc>
        <w:tc>
          <w:tcPr>
            <w:tcW w:w="3827" w:type="dxa"/>
          </w:tcPr>
          <w:p w:rsidR="00FD7DF2" w:rsidRPr="00581190" w:rsidRDefault="00FD7DF2" w:rsidP="001A14B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- сущность основных пон</w:t>
            </w:r>
            <w:r w:rsidRPr="00581190">
              <w:rPr>
                <w:sz w:val="24"/>
                <w:szCs w:val="24"/>
              </w:rPr>
              <w:t>я</w:t>
            </w:r>
            <w:r w:rsidRPr="00581190">
              <w:rPr>
                <w:sz w:val="24"/>
                <w:szCs w:val="24"/>
              </w:rPr>
              <w:t>тий, характерные особенности ко</w:t>
            </w:r>
            <w:r w:rsidRPr="00581190">
              <w:rPr>
                <w:sz w:val="24"/>
                <w:szCs w:val="24"/>
              </w:rPr>
              <w:t>н</w:t>
            </w:r>
            <w:r w:rsidRPr="00581190">
              <w:rPr>
                <w:sz w:val="24"/>
                <w:szCs w:val="24"/>
              </w:rPr>
              <w:t>цепций менеджмента;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 современные основные течения экономической мысли;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-актуальные технологии и модели управления объектами предприн</w:t>
            </w:r>
            <w:r w:rsidRPr="00581190">
              <w:rPr>
                <w:sz w:val="24"/>
                <w:szCs w:val="24"/>
              </w:rPr>
              <w:t>и</w:t>
            </w:r>
            <w:r w:rsidRPr="00581190">
              <w:rPr>
                <w:sz w:val="24"/>
                <w:szCs w:val="24"/>
              </w:rPr>
              <w:t>мательской деятельности и корпор</w:t>
            </w:r>
            <w:r w:rsidRPr="00581190">
              <w:rPr>
                <w:sz w:val="24"/>
                <w:szCs w:val="24"/>
              </w:rPr>
              <w:t>а</w:t>
            </w:r>
            <w:r w:rsidRPr="00581190">
              <w:rPr>
                <w:sz w:val="24"/>
                <w:szCs w:val="24"/>
              </w:rPr>
              <w:t>тивными структурами.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- принимать и оценивать р</w:t>
            </w:r>
            <w:r w:rsidRPr="00581190">
              <w:rPr>
                <w:sz w:val="24"/>
                <w:szCs w:val="24"/>
              </w:rPr>
              <w:t>е</w:t>
            </w:r>
            <w:r w:rsidRPr="00581190">
              <w:rPr>
                <w:sz w:val="24"/>
                <w:szCs w:val="24"/>
              </w:rPr>
              <w:t>шения в системе менеджмента орг</w:t>
            </w:r>
            <w:r w:rsidRPr="00581190">
              <w:rPr>
                <w:sz w:val="24"/>
                <w:szCs w:val="24"/>
              </w:rPr>
              <w:t>а</w:t>
            </w:r>
            <w:r w:rsidRPr="00581190">
              <w:rPr>
                <w:sz w:val="24"/>
                <w:szCs w:val="24"/>
              </w:rPr>
              <w:t>низации для успешного выживания в долгосрочной перспективе в п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стоянно меняющемся окружении.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- понятийно-категориальным аппаратом теории менеджмента;</w:t>
            </w:r>
          </w:p>
          <w:p w:rsidR="00FD7DF2" w:rsidRPr="00F26CB0" w:rsidRDefault="00FD7DF2" w:rsidP="005811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 практикой использования прогре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>сивных подходов в управлении о</w:t>
            </w:r>
            <w:r w:rsidRPr="00581190">
              <w:rPr>
                <w:sz w:val="24"/>
                <w:szCs w:val="24"/>
              </w:rPr>
              <w:t>р</w:t>
            </w:r>
            <w:r w:rsidRPr="00581190">
              <w:rPr>
                <w:sz w:val="24"/>
                <w:szCs w:val="24"/>
              </w:rPr>
              <w:t>ганизацией с учетом местных усл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вий, прогрессивного российского и зарубежного опыта.</w:t>
            </w:r>
          </w:p>
        </w:tc>
      </w:tr>
      <w:tr w:rsidR="00FD7DF2" w:rsidRPr="00DB1A40" w:rsidTr="00CB49F5">
        <w:trPr>
          <w:trHeight w:val="273"/>
        </w:trPr>
        <w:tc>
          <w:tcPr>
            <w:tcW w:w="2093" w:type="dxa"/>
          </w:tcPr>
          <w:p w:rsidR="00FD7DF2" w:rsidRPr="00923A13" w:rsidRDefault="00FD7DF2" w:rsidP="001A14BA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мых для решения поставленных управленческих 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дач, с использов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нием современного инструментария и интеллектуальных информационно-аналитических си</w:t>
            </w:r>
            <w:r w:rsidRPr="00923A13">
              <w:rPr>
                <w:sz w:val="24"/>
                <w:szCs w:val="24"/>
              </w:rPr>
              <w:t>с</w:t>
            </w:r>
            <w:r w:rsidRPr="00923A13">
              <w:rPr>
                <w:sz w:val="24"/>
                <w:szCs w:val="24"/>
              </w:rPr>
              <w:t>тем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D7DF2" w:rsidRPr="00150B67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>нормативно-правовую документ</w:t>
            </w:r>
            <w:r w:rsidRPr="00150B67">
              <w:rPr>
                <w:sz w:val="24"/>
                <w:szCs w:val="24"/>
              </w:rPr>
              <w:t>а</w:t>
            </w:r>
            <w:r w:rsidRPr="00150B67">
              <w:rPr>
                <w:sz w:val="24"/>
                <w:szCs w:val="24"/>
              </w:rPr>
              <w:t>цию,регламентирующую деятел</w:t>
            </w:r>
            <w:r w:rsidRPr="00150B67">
              <w:rPr>
                <w:sz w:val="24"/>
                <w:szCs w:val="24"/>
              </w:rPr>
              <w:t>ь</w:t>
            </w:r>
            <w:r w:rsidRPr="00150B67">
              <w:rPr>
                <w:sz w:val="24"/>
                <w:szCs w:val="24"/>
              </w:rPr>
              <w:t xml:space="preserve">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>; особенностио</w:t>
            </w:r>
            <w:r w:rsidRPr="00150B67">
              <w:rPr>
                <w:sz w:val="24"/>
                <w:szCs w:val="24"/>
              </w:rPr>
              <w:t>р</w:t>
            </w:r>
            <w:r w:rsidRPr="00150B67">
              <w:rPr>
                <w:sz w:val="24"/>
                <w:szCs w:val="24"/>
              </w:rPr>
              <w:t xml:space="preserve">ганизации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>технол</w:t>
            </w:r>
            <w:r w:rsidRPr="00150B67">
              <w:rPr>
                <w:sz w:val="24"/>
                <w:szCs w:val="24"/>
              </w:rPr>
              <w:t>о</w:t>
            </w:r>
            <w:r w:rsidRPr="00150B67">
              <w:rPr>
                <w:sz w:val="24"/>
                <w:szCs w:val="24"/>
              </w:rPr>
              <w:t xml:space="preserve">гию проведения </w:t>
            </w:r>
            <w:r>
              <w:rPr>
                <w:sz w:val="24"/>
                <w:szCs w:val="24"/>
              </w:rPr>
              <w:t>статистических,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циологических </w:t>
            </w:r>
            <w:r w:rsidRPr="00150B67">
              <w:rPr>
                <w:sz w:val="24"/>
                <w:szCs w:val="24"/>
              </w:rPr>
              <w:t>исследований, их в</w:t>
            </w:r>
            <w:r w:rsidRPr="00150B67">
              <w:rPr>
                <w:sz w:val="24"/>
                <w:szCs w:val="24"/>
              </w:rPr>
              <w:t>и</w:t>
            </w:r>
            <w:r w:rsidRPr="00150B67">
              <w:rPr>
                <w:sz w:val="24"/>
                <w:szCs w:val="24"/>
              </w:rPr>
              <w:t xml:space="preserve">ды и требования </w:t>
            </w:r>
            <w:r>
              <w:rPr>
                <w:sz w:val="24"/>
                <w:szCs w:val="24"/>
              </w:rPr>
              <w:t>в деятельности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ганизации.</w:t>
            </w:r>
          </w:p>
          <w:p w:rsidR="00FD7DF2" w:rsidRPr="000B6BED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дейс</w:t>
            </w:r>
            <w:r w:rsidRPr="000B6BED">
              <w:rPr>
                <w:sz w:val="24"/>
                <w:szCs w:val="24"/>
              </w:rPr>
              <w:t>т</w:t>
            </w:r>
            <w:r w:rsidRPr="000B6BED">
              <w:rPr>
                <w:sz w:val="24"/>
                <w:szCs w:val="24"/>
              </w:rPr>
              <w:t>вующие отечественные и междун</w:t>
            </w:r>
            <w:r w:rsidRPr="000B6BED">
              <w:rPr>
                <w:sz w:val="24"/>
                <w:szCs w:val="24"/>
              </w:rPr>
              <w:t>а</w:t>
            </w:r>
            <w:r w:rsidRPr="000B6BED">
              <w:rPr>
                <w:sz w:val="24"/>
                <w:szCs w:val="24"/>
              </w:rPr>
              <w:t>родныенормативные документы прирешении задач профессионал</w:t>
            </w:r>
            <w:r w:rsidRPr="000B6BED">
              <w:rPr>
                <w:sz w:val="24"/>
                <w:szCs w:val="24"/>
              </w:rPr>
              <w:t>ь</w:t>
            </w:r>
            <w:r w:rsidRPr="000B6BED">
              <w:rPr>
                <w:sz w:val="24"/>
                <w:szCs w:val="24"/>
              </w:rPr>
              <w:t>нойдеятельности</w:t>
            </w:r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FD7DF2" w:rsidRPr="00BF348C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исследованияи использовать комм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</w:t>
            </w:r>
            <w:r w:rsidRPr="000B6BED">
              <w:rPr>
                <w:sz w:val="24"/>
                <w:szCs w:val="24"/>
              </w:rPr>
              <w:t>о</w:t>
            </w:r>
            <w:r w:rsidRPr="000B6BED">
              <w:rPr>
                <w:sz w:val="24"/>
                <w:szCs w:val="24"/>
              </w:rPr>
              <w:t xml:space="preserve">движения продуктов и услуг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заций.</w:t>
            </w:r>
          </w:p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</w:t>
            </w:r>
            <w:r w:rsidRPr="001D7847">
              <w:rPr>
                <w:sz w:val="24"/>
                <w:szCs w:val="24"/>
              </w:rPr>
              <w:t>н</w:t>
            </w:r>
            <w:r w:rsidRPr="001D7847">
              <w:rPr>
                <w:sz w:val="24"/>
                <w:szCs w:val="24"/>
              </w:rPr>
              <w:t>струментария и интеллектуальных информационно-аналитических си</w:t>
            </w:r>
            <w:r w:rsidRPr="001D7847">
              <w:rPr>
                <w:sz w:val="24"/>
                <w:szCs w:val="24"/>
              </w:rPr>
              <w:t>с</w:t>
            </w:r>
            <w:r w:rsidRPr="001D7847">
              <w:rPr>
                <w:sz w:val="24"/>
                <w:szCs w:val="24"/>
              </w:rPr>
              <w:t>тем в организациях; навыками раб</w:t>
            </w:r>
            <w:r w:rsidRPr="001D7847">
              <w:rPr>
                <w:sz w:val="24"/>
                <w:szCs w:val="24"/>
              </w:rPr>
              <w:t>о</w:t>
            </w:r>
            <w:r w:rsidRPr="001D7847">
              <w:rPr>
                <w:sz w:val="24"/>
                <w:szCs w:val="24"/>
              </w:rPr>
              <w:t>ты с документами финансово-экономического и управленческого учёта в организации; технологиями поиска нормативно-правовых док</w:t>
            </w:r>
            <w:r w:rsidRPr="001D7847">
              <w:rPr>
                <w:sz w:val="24"/>
                <w:szCs w:val="24"/>
              </w:rPr>
              <w:t>у</w:t>
            </w:r>
            <w:r w:rsidRPr="001D7847">
              <w:rPr>
                <w:sz w:val="24"/>
                <w:szCs w:val="24"/>
              </w:rPr>
              <w:t>ментов, регламентирующих профе</w:t>
            </w:r>
            <w:r w:rsidRPr="001D7847">
              <w:rPr>
                <w:sz w:val="24"/>
                <w:szCs w:val="24"/>
              </w:rPr>
              <w:t>с</w:t>
            </w:r>
            <w:r w:rsidRPr="001D7847">
              <w:rPr>
                <w:sz w:val="24"/>
                <w:szCs w:val="24"/>
              </w:rPr>
              <w:t>сиональную деятельность в орган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1A14BA" w:rsidRDefault="00FD7DF2" w:rsidP="001A14BA">
            <w:pPr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качественное и количестве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ное определение информации, сво</w:t>
            </w:r>
            <w:r w:rsidRPr="001A14BA">
              <w:rPr>
                <w:sz w:val="24"/>
                <w:szCs w:val="24"/>
              </w:rPr>
              <w:t>й</w:t>
            </w:r>
            <w:r w:rsidRPr="001A14BA">
              <w:rPr>
                <w:sz w:val="24"/>
                <w:szCs w:val="24"/>
              </w:rPr>
              <w:t>ства информации;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современные принципы работы с информацией, а также иметь пре</w:t>
            </w:r>
            <w:r w:rsidRPr="001A14BA">
              <w:rPr>
                <w:sz w:val="24"/>
                <w:szCs w:val="24"/>
              </w:rPr>
              <w:t>д</w:t>
            </w:r>
            <w:r w:rsidRPr="001A14BA">
              <w:rPr>
                <w:sz w:val="24"/>
                <w:szCs w:val="24"/>
              </w:rPr>
              <w:t>ставление о базах данных;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 современные информационные и телекоммуникационные технологии.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 методы обеспечения информац</w:t>
            </w:r>
            <w:r w:rsidRPr="001A14BA">
              <w:rPr>
                <w:sz w:val="24"/>
                <w:szCs w:val="24"/>
              </w:rPr>
              <w:t>и</w:t>
            </w:r>
            <w:r w:rsidRPr="001A14BA">
              <w:rPr>
                <w:sz w:val="24"/>
                <w:szCs w:val="24"/>
              </w:rPr>
              <w:t>онной безопасности.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осуществлять поиск инфо</w:t>
            </w:r>
            <w:r w:rsidRPr="001A14BA">
              <w:rPr>
                <w:sz w:val="24"/>
                <w:szCs w:val="24"/>
              </w:rPr>
              <w:t>р</w:t>
            </w:r>
            <w:r w:rsidRPr="001A14BA">
              <w:rPr>
                <w:sz w:val="24"/>
                <w:szCs w:val="24"/>
              </w:rPr>
              <w:t xml:space="preserve">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</w:t>
            </w:r>
          </w:p>
          <w:p w:rsidR="00FD7DF2" w:rsidRPr="001A14BA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работать с различными видами и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формации, в частности текстовой, числовой, графической, используя компьютер и другие средства инф</w:t>
            </w:r>
            <w:r w:rsidRPr="001A14BA">
              <w:rPr>
                <w:sz w:val="24"/>
                <w:szCs w:val="24"/>
              </w:rPr>
              <w:t>о</w:t>
            </w:r>
            <w:r w:rsidRPr="001A14BA">
              <w:rPr>
                <w:sz w:val="24"/>
                <w:szCs w:val="24"/>
              </w:rPr>
              <w:t>коммуникационных технологий;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использовать основные инфоко</w:t>
            </w:r>
            <w:r w:rsidRPr="001A14BA">
              <w:rPr>
                <w:sz w:val="24"/>
                <w:szCs w:val="24"/>
              </w:rPr>
              <w:t>м</w:t>
            </w:r>
            <w:r w:rsidRPr="001A14BA">
              <w:rPr>
                <w:sz w:val="24"/>
                <w:szCs w:val="24"/>
              </w:rPr>
              <w:t>муникационные технологии с целью повышения эффективности своего труда.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навыками работы с ко</w:t>
            </w:r>
            <w:r w:rsidRPr="001A14BA">
              <w:rPr>
                <w:sz w:val="24"/>
                <w:szCs w:val="24"/>
              </w:rPr>
              <w:t>м</w:t>
            </w:r>
            <w:r w:rsidRPr="001A14BA">
              <w:rPr>
                <w:sz w:val="24"/>
                <w:szCs w:val="24"/>
              </w:rPr>
              <w:t>пьютером, как основным источн</w:t>
            </w:r>
            <w:r w:rsidRPr="001A14BA">
              <w:rPr>
                <w:sz w:val="24"/>
                <w:szCs w:val="24"/>
              </w:rPr>
              <w:t>и</w:t>
            </w:r>
            <w:r w:rsidRPr="001A14BA">
              <w:rPr>
                <w:sz w:val="24"/>
                <w:szCs w:val="24"/>
              </w:rPr>
              <w:t>ком сбора, обработки, хранения и передачи информации;</w:t>
            </w:r>
          </w:p>
          <w:p w:rsidR="00FD7DF2" w:rsidRPr="00DB1A40" w:rsidRDefault="00FD7DF2" w:rsidP="001A14BA">
            <w:pPr>
              <w:jc w:val="both"/>
            </w:pPr>
            <w:r w:rsidRPr="001A14BA">
              <w:rPr>
                <w:sz w:val="24"/>
                <w:szCs w:val="24"/>
              </w:rPr>
              <w:t>- навыками безопасного использов</w:t>
            </w:r>
            <w:r w:rsidRPr="001A14BA">
              <w:rPr>
                <w:sz w:val="24"/>
                <w:szCs w:val="24"/>
              </w:rPr>
              <w:t>а</w:t>
            </w:r>
            <w:r w:rsidRPr="001A14BA">
              <w:rPr>
                <w:sz w:val="24"/>
                <w:szCs w:val="24"/>
              </w:rPr>
              <w:t>ния современных инфокоммуник</w:t>
            </w:r>
            <w:r w:rsidRPr="001A14BA">
              <w:rPr>
                <w:sz w:val="24"/>
                <w:szCs w:val="24"/>
              </w:rPr>
              <w:t>а</w:t>
            </w:r>
            <w:r w:rsidRPr="001A14BA">
              <w:rPr>
                <w:sz w:val="24"/>
                <w:szCs w:val="24"/>
              </w:rPr>
              <w:t xml:space="preserve">ционных технологий,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FD7DF2" w:rsidRPr="00DB1A40" w:rsidTr="00CB49F5">
        <w:trPr>
          <w:trHeight w:val="273"/>
        </w:trPr>
        <w:tc>
          <w:tcPr>
            <w:tcW w:w="2093" w:type="dxa"/>
          </w:tcPr>
          <w:p w:rsidR="00FD7DF2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FD7DF2" w:rsidRPr="00CE008C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FD7DF2" w:rsidRPr="00646C82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ных технологий применительно к различным уровням 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FD7DF2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FD7DF2" w:rsidRPr="00D16B03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  <w:tc>
          <w:tcPr>
            <w:tcW w:w="3827" w:type="dxa"/>
          </w:tcPr>
          <w:p w:rsidR="00FD7DF2" w:rsidRPr="00646C82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ных технологий применительно к различным уровням 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FD7DF2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FD7DF2" w:rsidRPr="001A14BA" w:rsidRDefault="00FD7DF2" w:rsidP="001E7503">
            <w:pPr>
              <w:jc w:val="both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</w:tr>
      <w:tr w:rsidR="00FD7DF2" w:rsidRPr="00DB1A40" w:rsidTr="003D5CBD">
        <w:trPr>
          <w:trHeight w:val="8779"/>
        </w:trPr>
        <w:tc>
          <w:tcPr>
            <w:tcW w:w="2093" w:type="dxa"/>
          </w:tcPr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</w:t>
            </w:r>
            <w:r w:rsidRPr="00797BB2">
              <w:rPr>
                <w:sz w:val="24"/>
                <w:szCs w:val="24"/>
              </w:rPr>
              <w:t>ь</w:t>
            </w:r>
            <w:r w:rsidRPr="00797BB2">
              <w:rPr>
                <w:sz w:val="24"/>
                <w:szCs w:val="24"/>
              </w:rPr>
              <w:t>зования основных теорий мотивации, лидерства и власти для решения стр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тегических и опер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тивных управле</w:t>
            </w:r>
            <w:r w:rsidRPr="00797BB2">
              <w:rPr>
                <w:sz w:val="24"/>
                <w:szCs w:val="24"/>
              </w:rPr>
              <w:t>н</w:t>
            </w:r>
            <w:r w:rsidRPr="00797BB2">
              <w:rPr>
                <w:sz w:val="24"/>
                <w:szCs w:val="24"/>
              </w:rPr>
              <w:t>ческих задач, а также для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зации групповой работы на основе знания процессов групповой динам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ки и принципов формирования к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манды, и осущест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FD7DF2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</w:t>
            </w:r>
            <w:r w:rsidRPr="00624A66">
              <w:rPr>
                <w:sz w:val="24"/>
                <w:szCs w:val="24"/>
              </w:rPr>
              <w:t>и</w:t>
            </w:r>
            <w:r w:rsidRPr="00624A66">
              <w:rPr>
                <w:sz w:val="24"/>
                <w:szCs w:val="24"/>
              </w:rPr>
              <w:t>деры, особенности командной раб</w:t>
            </w:r>
            <w:r w:rsidRPr="00624A66">
              <w:rPr>
                <w:sz w:val="24"/>
                <w:szCs w:val="24"/>
              </w:rPr>
              <w:t>о</w:t>
            </w:r>
            <w:r w:rsidRPr="00624A66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>и и принципы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мандообразования; </w:t>
            </w:r>
            <w:r w:rsidRPr="00D8240C">
              <w:rPr>
                <w:sz w:val="24"/>
                <w:szCs w:val="24"/>
              </w:rPr>
              <w:t>роль менед</w:t>
            </w:r>
            <w:r w:rsidRPr="00D8240C">
              <w:rPr>
                <w:sz w:val="24"/>
                <w:szCs w:val="24"/>
              </w:rPr>
              <w:t>ж</w:t>
            </w:r>
            <w:r w:rsidRPr="00D8240C">
              <w:rPr>
                <w:sz w:val="24"/>
                <w:szCs w:val="24"/>
              </w:rPr>
              <w:t>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FD7DF2" w:rsidRPr="00624A66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мандное взаимодействие для реш</w:t>
            </w:r>
            <w:r w:rsidRPr="00624A66">
              <w:rPr>
                <w:sz w:val="24"/>
                <w:szCs w:val="24"/>
                <w:shd w:val="clear" w:color="auto" w:fill="FFFFFF"/>
              </w:rPr>
              <w:t>е</w:t>
            </w:r>
            <w:r w:rsidRPr="00624A66">
              <w:rPr>
                <w:sz w:val="24"/>
                <w:szCs w:val="24"/>
                <w:shd w:val="clear" w:color="auto" w:fill="FFFFFF"/>
              </w:rPr>
              <w:t>ния управленческих задач по упра</w:t>
            </w:r>
            <w:r w:rsidRPr="00624A66">
              <w:rPr>
                <w:sz w:val="24"/>
                <w:szCs w:val="24"/>
                <w:shd w:val="clear" w:color="auto" w:fill="FFFFFF"/>
              </w:rPr>
              <w:t>в</w:t>
            </w:r>
            <w:r w:rsidRPr="00624A66">
              <w:rPr>
                <w:sz w:val="24"/>
                <w:szCs w:val="24"/>
                <w:shd w:val="clear" w:color="auto" w:fill="FFFFFF"/>
              </w:rPr>
              <w:t>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>оздавать эффективную команду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</w:t>
            </w:r>
            <w:r w:rsidRPr="00624A66">
              <w:rPr>
                <w:sz w:val="24"/>
                <w:szCs w:val="24"/>
                <w:shd w:val="clear" w:color="auto" w:fill="FFFFFF"/>
              </w:rPr>
              <w:t>р</w:t>
            </w:r>
            <w:r w:rsidRPr="00624A66">
              <w:rPr>
                <w:sz w:val="24"/>
                <w:szCs w:val="24"/>
                <w:shd w:val="clear" w:color="auto" w:fill="FFFFFF"/>
              </w:rPr>
              <w:t>мировать взаимоотношения в ко</w:t>
            </w:r>
            <w:r w:rsidRPr="00624A66">
              <w:rPr>
                <w:sz w:val="24"/>
                <w:szCs w:val="24"/>
                <w:shd w:val="clear" w:color="auto" w:fill="FFFFFF"/>
              </w:rPr>
              <w:t>л</w:t>
            </w:r>
            <w:r w:rsidRPr="00624A66">
              <w:rPr>
                <w:sz w:val="24"/>
                <w:szCs w:val="24"/>
                <w:shd w:val="clear" w:color="auto" w:fill="FFFFFF"/>
              </w:rPr>
              <w:t>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водить аудит человеческих ресу</w:t>
            </w:r>
            <w:r w:rsidRPr="00797BB2">
              <w:rPr>
                <w:sz w:val="24"/>
                <w:szCs w:val="24"/>
              </w:rPr>
              <w:t>р</w:t>
            </w:r>
            <w:r w:rsidRPr="00797BB2">
              <w:rPr>
                <w:sz w:val="24"/>
                <w:szCs w:val="24"/>
              </w:rPr>
              <w:t>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 создания эффективной команды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деятельностью команды, навыками работы в коллективе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3D5CBD" w:rsidRDefault="00FD7DF2" w:rsidP="003D5CBD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водства человеческими ресурсами и основы командообразования;</w:t>
            </w:r>
          </w:p>
          <w:p w:rsidR="00FD7DF2" w:rsidRPr="0013398A" w:rsidRDefault="00FD7DF2" w:rsidP="003D5C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взаимодействия людей в организ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>ции, включая вопросы мотивации, командообразования, коммуник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 xml:space="preserve">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агностик</w:t>
            </w:r>
            <w:r>
              <w:rPr>
                <w:sz w:val="24"/>
                <w:szCs w:val="24"/>
              </w:rPr>
              <w:t>и организационной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FD7DF2" w:rsidRPr="003D5CBD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навыками решения типичных и проблемных управленческих задач в 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FD7DF2" w:rsidRPr="00DB1A40" w:rsidRDefault="00FD7DF2" w:rsidP="003D5CBD">
            <w:pPr>
              <w:jc w:val="both"/>
              <w:rPr>
                <w:sz w:val="24"/>
                <w:szCs w:val="24"/>
              </w:rPr>
            </w:pPr>
          </w:p>
        </w:tc>
      </w:tr>
      <w:tr w:rsidR="00FD7DF2" w:rsidRPr="00DB1A40" w:rsidTr="00CB49F5">
        <w:trPr>
          <w:trHeight w:val="293"/>
        </w:trPr>
        <w:tc>
          <w:tcPr>
            <w:tcW w:w="2093" w:type="dxa"/>
          </w:tcPr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туаций при прое</w:t>
            </w:r>
            <w:r w:rsidRPr="00797BB2">
              <w:rPr>
                <w:sz w:val="24"/>
                <w:szCs w:val="24"/>
              </w:rPr>
              <w:t>к</w:t>
            </w:r>
            <w:r w:rsidRPr="00797BB2">
              <w:rPr>
                <w:sz w:val="24"/>
                <w:szCs w:val="24"/>
              </w:rPr>
              <w:t>тировании межли</w:t>
            </w:r>
            <w:r w:rsidRPr="00797BB2">
              <w:rPr>
                <w:sz w:val="24"/>
                <w:szCs w:val="24"/>
              </w:rPr>
              <w:t>ч</w:t>
            </w:r>
            <w:r w:rsidRPr="00797BB2">
              <w:rPr>
                <w:sz w:val="24"/>
                <w:szCs w:val="24"/>
              </w:rPr>
              <w:t>ностных, групп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вых и организац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онных коммуник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ций на основе 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временных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турной среде</w:t>
            </w:r>
          </w:p>
        </w:tc>
        <w:tc>
          <w:tcPr>
            <w:tcW w:w="3827" w:type="dxa"/>
          </w:tcPr>
          <w:p w:rsidR="00FD7DF2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>онцептуальные о</w:t>
            </w:r>
            <w:r w:rsidRPr="00AB7F61">
              <w:rPr>
                <w:sz w:val="24"/>
                <w:szCs w:val="24"/>
              </w:rPr>
              <w:t>с</w:t>
            </w:r>
            <w:r w:rsidRPr="00AB7F61">
              <w:rPr>
                <w:sz w:val="24"/>
                <w:szCs w:val="24"/>
              </w:rPr>
              <w:t>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797BB2">
              <w:rPr>
                <w:sz w:val="24"/>
                <w:szCs w:val="24"/>
              </w:rPr>
              <w:t xml:space="preserve"> межличнос</w:t>
            </w:r>
            <w:r w:rsidRPr="00797BB2">
              <w:rPr>
                <w:sz w:val="24"/>
                <w:szCs w:val="24"/>
              </w:rPr>
              <w:t>т</w:t>
            </w:r>
            <w:r w:rsidRPr="00797BB2">
              <w:rPr>
                <w:sz w:val="24"/>
                <w:szCs w:val="24"/>
              </w:rPr>
              <w:t>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дические особенности формиров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трудовых взаимоотношений в организациях.</w:t>
            </w:r>
          </w:p>
          <w:p w:rsidR="00FD7DF2" w:rsidRPr="003235D5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>применять дейс</w:t>
            </w:r>
            <w:r w:rsidRPr="00F01BFB">
              <w:rPr>
                <w:sz w:val="24"/>
                <w:szCs w:val="24"/>
              </w:rPr>
              <w:t>т</w:t>
            </w:r>
            <w:r w:rsidRPr="00F01BFB">
              <w:rPr>
                <w:sz w:val="24"/>
                <w:szCs w:val="24"/>
              </w:rPr>
              <w:t>вующие отечественные и междун</w:t>
            </w:r>
            <w:r w:rsidRPr="00F01BFB">
              <w:rPr>
                <w:sz w:val="24"/>
                <w:szCs w:val="24"/>
              </w:rPr>
              <w:t>а</w:t>
            </w:r>
            <w:r w:rsidRPr="00F01BFB">
              <w:rPr>
                <w:sz w:val="24"/>
                <w:szCs w:val="24"/>
              </w:rPr>
              <w:t xml:space="preserve">родные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</w:t>
            </w:r>
            <w:r w:rsidRPr="00797BB2">
              <w:rPr>
                <w:sz w:val="24"/>
                <w:szCs w:val="24"/>
              </w:rPr>
              <w:t>р</w:t>
            </w:r>
            <w:r w:rsidRPr="00797BB2">
              <w:rPr>
                <w:sz w:val="24"/>
                <w:szCs w:val="24"/>
              </w:rPr>
              <w:t>соналом</w:t>
            </w:r>
            <w:r>
              <w:rPr>
                <w:sz w:val="24"/>
                <w:szCs w:val="24"/>
              </w:rPr>
              <w:t xml:space="preserve"> для эффективной работы организации; использовать </w:t>
            </w:r>
            <w:r w:rsidRPr="00F01BFB">
              <w:rPr>
                <w:sz w:val="24"/>
                <w:szCs w:val="24"/>
              </w:rPr>
              <w:t>норм</w:t>
            </w:r>
            <w:r w:rsidRPr="00F01BFB">
              <w:rPr>
                <w:sz w:val="24"/>
                <w:szCs w:val="24"/>
              </w:rPr>
              <w:t>а</w:t>
            </w:r>
            <w:r w:rsidRPr="00F01BFB">
              <w:rPr>
                <w:sz w:val="24"/>
                <w:szCs w:val="24"/>
              </w:rPr>
              <w:t>тивные документы</w:t>
            </w:r>
            <w:r>
              <w:rPr>
                <w:sz w:val="24"/>
                <w:szCs w:val="24"/>
              </w:rPr>
              <w:t>, в том числе в области трудового права дляу</w:t>
            </w:r>
            <w:r w:rsidRPr="003235D5">
              <w:rPr>
                <w:sz w:val="24"/>
                <w:szCs w:val="24"/>
              </w:rPr>
              <w:t>пра</w:t>
            </w:r>
            <w:r w:rsidRPr="003235D5">
              <w:rPr>
                <w:sz w:val="24"/>
                <w:szCs w:val="24"/>
              </w:rPr>
              <w:t>в</w:t>
            </w:r>
            <w:r w:rsidRPr="003235D5">
              <w:rPr>
                <w:sz w:val="24"/>
                <w:szCs w:val="24"/>
              </w:rPr>
              <w:t>лени</w:t>
            </w:r>
            <w:r>
              <w:rPr>
                <w:sz w:val="24"/>
                <w:szCs w:val="24"/>
              </w:rPr>
              <w:t>я</w:t>
            </w:r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ганизаций.</w:t>
            </w:r>
          </w:p>
          <w:p w:rsidR="00FD7DF2" w:rsidRDefault="00FD7DF2" w:rsidP="001A14BA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туаций при проектировании ме</w:t>
            </w:r>
            <w:r w:rsidRPr="00797BB2">
              <w:rPr>
                <w:sz w:val="24"/>
                <w:szCs w:val="24"/>
              </w:rPr>
              <w:t>ж</w:t>
            </w:r>
            <w:r w:rsidRPr="00797BB2">
              <w:rPr>
                <w:sz w:val="24"/>
                <w:szCs w:val="24"/>
              </w:rPr>
              <w:t>личностных, групповых и организ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ционных коммуникаций на основе современных технологий управл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ния персоналом, в том чис</w:t>
            </w:r>
            <w:r>
              <w:rPr>
                <w:sz w:val="24"/>
                <w:szCs w:val="24"/>
              </w:rPr>
              <w:t>ле в ме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</w:t>
            </w:r>
            <w:r w:rsidRPr="003D5CBD">
              <w:rPr>
                <w:color w:val="000000"/>
                <w:sz w:val="24"/>
                <w:szCs w:val="24"/>
              </w:rPr>
              <w:t>м</w:t>
            </w:r>
            <w:r w:rsidRPr="003D5CBD">
              <w:rPr>
                <w:color w:val="000000"/>
                <w:sz w:val="24"/>
                <w:szCs w:val="24"/>
              </w:rPr>
              <w:t>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рования трудовых взаимоотношений в организациях;</w:t>
            </w:r>
          </w:p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</w:t>
            </w:r>
            <w:r w:rsidRPr="003D5CBD">
              <w:rPr>
                <w:sz w:val="24"/>
                <w:szCs w:val="24"/>
              </w:rPr>
              <w:t>у</w:t>
            </w:r>
            <w:r w:rsidRPr="003D5CBD">
              <w:rPr>
                <w:sz w:val="24"/>
                <w:szCs w:val="24"/>
              </w:rPr>
              <w:t>менты, в том числе в области труд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</w:t>
            </w:r>
            <w:r w:rsidRPr="003D5CBD">
              <w:rPr>
                <w:color w:val="000000"/>
                <w:sz w:val="24"/>
                <w:szCs w:val="24"/>
              </w:rPr>
              <w:t>е</w:t>
            </w:r>
            <w:r w:rsidRPr="003D5CBD">
              <w:rPr>
                <w:color w:val="000000"/>
                <w:sz w:val="24"/>
                <w:szCs w:val="24"/>
              </w:rPr>
              <w:t>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FD7DF2" w:rsidRPr="00B21586" w:rsidRDefault="00FD7DF2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</w:t>
            </w:r>
            <w:r w:rsidRPr="00B21586">
              <w:rPr>
                <w:sz w:val="24"/>
                <w:szCs w:val="24"/>
              </w:rPr>
              <w:t>к</w:t>
            </w:r>
            <w:r w:rsidRPr="00B21586">
              <w:rPr>
                <w:sz w:val="24"/>
                <w:szCs w:val="24"/>
              </w:rPr>
              <w:t>тировании межличностных, гру</w:t>
            </w:r>
            <w:r w:rsidRPr="00B21586">
              <w:rPr>
                <w:sz w:val="24"/>
                <w:szCs w:val="24"/>
              </w:rPr>
              <w:t>п</w:t>
            </w:r>
            <w:r w:rsidRPr="00B21586">
              <w:rPr>
                <w:sz w:val="24"/>
                <w:szCs w:val="24"/>
              </w:rPr>
              <w:t>повых и организационных комм</w:t>
            </w:r>
            <w:r w:rsidRPr="00B21586">
              <w:rPr>
                <w:sz w:val="24"/>
                <w:szCs w:val="24"/>
              </w:rPr>
              <w:t>у</w:t>
            </w:r>
            <w:r w:rsidRPr="00B21586">
              <w:rPr>
                <w:sz w:val="24"/>
                <w:szCs w:val="24"/>
              </w:rPr>
              <w:t>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FD7DF2" w:rsidRPr="00B21586" w:rsidRDefault="00FD7DF2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</w:t>
            </w:r>
            <w:r w:rsidRPr="00B21586">
              <w:rPr>
                <w:sz w:val="24"/>
                <w:szCs w:val="24"/>
              </w:rPr>
              <w:t>а</w:t>
            </w:r>
            <w:r w:rsidRPr="00B21586">
              <w:rPr>
                <w:sz w:val="24"/>
                <w:szCs w:val="24"/>
              </w:rPr>
              <w:t>ции.</w:t>
            </w:r>
          </w:p>
        </w:tc>
      </w:tr>
    </w:tbl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качес</w:t>
      </w:r>
      <w:r w:rsidRPr="00DB1A40">
        <w:rPr>
          <w:bCs/>
          <w:sz w:val="24"/>
          <w:szCs w:val="24"/>
        </w:rPr>
        <w:t>т</w:t>
      </w:r>
      <w:r w:rsidRPr="00DB1A40">
        <w:rPr>
          <w:bCs/>
          <w:sz w:val="24"/>
          <w:szCs w:val="24"/>
        </w:rPr>
        <w:t>ва личности, как трудолюбие, рациональность, профессиональная этика, способность прин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мать решения, умение работать и другие. Происходит знакомство студентов с основами пр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фессии, профессиональным опытом и этикой, повышение уровня адаптации к современному рынку труда.</w:t>
      </w:r>
    </w:p>
    <w:p w:rsidR="00FD7DF2" w:rsidRPr="00DB1A40" w:rsidRDefault="00FD7DF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</w:t>
      </w:r>
      <w:r w:rsidRPr="00E9456A">
        <w:rPr>
          <w:sz w:val="24"/>
          <w:szCs w:val="24"/>
        </w:rPr>
        <w:t>н</w:t>
      </w:r>
      <w:r w:rsidRPr="00E9456A">
        <w:rPr>
          <w:sz w:val="24"/>
          <w:szCs w:val="24"/>
        </w:rPr>
        <w:t>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</w:t>
      </w:r>
      <w:r w:rsidRPr="00E9456A">
        <w:rPr>
          <w:sz w:val="24"/>
          <w:szCs w:val="24"/>
        </w:rPr>
        <w:t>а</w:t>
      </w:r>
      <w:r w:rsidRPr="00E9456A">
        <w:rPr>
          <w:sz w:val="24"/>
          <w:szCs w:val="24"/>
        </w:rPr>
        <w:t>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</w:t>
      </w:r>
      <w:r w:rsidRPr="00E9456A">
        <w:rPr>
          <w:sz w:val="24"/>
          <w:szCs w:val="24"/>
        </w:rPr>
        <w:t>е</w:t>
      </w:r>
      <w:r w:rsidRPr="00E9456A">
        <w:rPr>
          <w:sz w:val="24"/>
          <w:szCs w:val="24"/>
        </w:rPr>
        <w:t>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FD7DF2" w:rsidRPr="00DB1A40" w:rsidRDefault="00FD7DF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</w:t>
      </w:r>
      <w:r w:rsidRPr="00EF67C9">
        <w:rPr>
          <w:bCs/>
          <w:sz w:val="24"/>
          <w:szCs w:val="24"/>
        </w:rPr>
        <w:t>ь</w:t>
      </w:r>
      <w:r w:rsidRPr="00EF67C9">
        <w:rPr>
          <w:bCs/>
          <w:sz w:val="24"/>
          <w:szCs w:val="24"/>
        </w:rPr>
        <w:t>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204"/>
        <w:gridCol w:w="1701"/>
        <w:gridCol w:w="1666"/>
      </w:tblGrid>
      <w:tr w:rsidR="00FD7DF2" w:rsidRPr="00DB1A40" w:rsidTr="00505D7A">
        <w:tc>
          <w:tcPr>
            <w:tcW w:w="6204" w:type="dxa"/>
            <w:vMerge w:val="restart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FD7DF2" w:rsidRPr="00DB1A40" w:rsidTr="00505D7A">
        <w:tc>
          <w:tcPr>
            <w:tcW w:w="6204" w:type="dxa"/>
            <w:vMerge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FD7DF2" w:rsidRPr="00DB1A40" w:rsidRDefault="00FD7DF2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 w:rsidRPr="007F0278">
              <w:rPr>
                <w:sz w:val="24"/>
                <w:szCs w:val="24"/>
              </w:rPr>
              <w:t>3/108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E81AAE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E81AAE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E81AA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Промежуточная аттестация: зачет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72*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72*</w:t>
            </w:r>
            <w:r>
              <w:rPr>
                <w:sz w:val="24"/>
                <w:szCs w:val="24"/>
              </w:rPr>
              <w:t>)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</w:t>
            </w:r>
            <w:r w:rsidRPr="007F0278">
              <w:rPr>
                <w:sz w:val="24"/>
                <w:szCs w:val="24"/>
                <w:u w:val="single"/>
              </w:rPr>
              <w:t>26*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</w:t>
            </w:r>
            <w:r w:rsidRPr="007F0278">
              <w:rPr>
                <w:sz w:val="24"/>
                <w:szCs w:val="24"/>
                <w:u w:val="single"/>
              </w:rPr>
              <w:t>26*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D7DF2" w:rsidRDefault="00FD7DF2" w:rsidP="005562C8">
      <w:pPr>
        <w:jc w:val="both"/>
        <w:rPr>
          <w:bCs/>
          <w:color w:val="FF0000"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FD7DF2" w:rsidRPr="00DB1A40" w:rsidRDefault="00FD7DF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FD7DF2" w:rsidRPr="00DB1A40" w:rsidRDefault="00FD7DF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75"/>
        <w:gridCol w:w="1843"/>
        <w:gridCol w:w="5954"/>
        <w:gridCol w:w="1275"/>
      </w:tblGrid>
      <w:tr w:rsidR="00FD7DF2" w:rsidRPr="00DB1A40" w:rsidTr="00505D7A"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FD7DF2" w:rsidRPr="00DB1A40" w:rsidRDefault="00FD7DF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и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ки</w:t>
            </w:r>
          </w:p>
        </w:tc>
        <w:tc>
          <w:tcPr>
            <w:tcW w:w="5954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FD7DF2" w:rsidRPr="00DB1A40" w:rsidTr="00505D7A">
        <w:trPr>
          <w:trHeight w:val="1575"/>
        </w:trPr>
        <w:tc>
          <w:tcPr>
            <w:tcW w:w="675" w:type="dxa"/>
          </w:tcPr>
          <w:p w:rsidR="00FD7DF2" w:rsidRPr="00505D7A" w:rsidRDefault="00FD7DF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D7DF2" w:rsidRPr="007552C1" w:rsidRDefault="00FD7DF2" w:rsidP="00B508E6">
            <w:pPr>
              <w:pStyle w:val="4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а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ции), его структуры и содержания.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и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 xml:space="preserve">видуального задания. 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FD7DF2" w:rsidRPr="007552C1" w:rsidRDefault="00FD7DF2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FD7DF2" w:rsidRPr="00DB1A40" w:rsidRDefault="00FD7DF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FD7DF2" w:rsidRPr="00DB1A40" w:rsidTr="00505D7A">
        <w:trPr>
          <w:trHeight w:val="274"/>
        </w:trPr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FD7DF2" w:rsidRPr="00DB1A40" w:rsidRDefault="00FD7DF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DB1A40" w:rsidRDefault="00FD7DF2" w:rsidP="0023337E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коллективом предприятия (организации).</w:t>
            </w:r>
          </w:p>
          <w:p w:rsidR="00FD7DF2" w:rsidRPr="00DB1A40" w:rsidRDefault="00FD7DF2" w:rsidP="0023337E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DB1A40" w:rsidRDefault="00FD7DF2" w:rsidP="0023337E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 xml:space="preserve">ности </w:t>
            </w:r>
            <w:r>
              <w:rPr>
                <w:sz w:val="24"/>
                <w:szCs w:val="24"/>
              </w:rPr>
              <w:t>менеджера</w:t>
            </w:r>
            <w:r w:rsidRPr="00DB1A40">
              <w:rPr>
                <w:sz w:val="24"/>
                <w:szCs w:val="24"/>
              </w:rPr>
              <w:t>того подразделения, в котором работает практикант (должностная инструкция)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23337E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</w:t>
            </w:r>
            <w:r>
              <w:rPr>
                <w:sz w:val="24"/>
                <w:szCs w:val="24"/>
              </w:rPr>
              <w:t xml:space="preserve">общим </w:t>
            </w:r>
            <w:r w:rsidRPr="00DB1A40">
              <w:rPr>
                <w:sz w:val="24"/>
                <w:szCs w:val="24"/>
              </w:rPr>
              <w:t xml:space="preserve">планом работы </w:t>
            </w:r>
            <w:r>
              <w:rPr>
                <w:sz w:val="24"/>
                <w:szCs w:val="24"/>
              </w:rPr>
              <w:t>предприятия (организации), с учётом и дополнительных видов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  <w:r w:rsidRPr="00DB1A40">
              <w:rPr>
                <w:sz w:val="24"/>
                <w:szCs w:val="24"/>
              </w:rPr>
              <w:t xml:space="preserve"> на период учебной практики.</w:t>
            </w:r>
          </w:p>
          <w:p w:rsidR="00FD7DF2" w:rsidRPr="00DB1A40" w:rsidRDefault="00FD7DF2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  <w:p w:rsidR="00FD7DF2" w:rsidRPr="00DB1A40" w:rsidRDefault="00FD7DF2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FD7DF2" w:rsidRPr="008C3631" w:rsidRDefault="00FD7DF2" w:rsidP="008B28D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FD7DF2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особенности организации;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ции;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целей и задач организации.</w:t>
            </w:r>
          </w:p>
          <w:p w:rsidR="00FD7DF2" w:rsidRPr="008B28D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нормативно-правовой базы, регламентиру</w:t>
            </w:r>
            <w:r>
              <w:rPr>
                <w:bCs/>
                <w:sz w:val="24"/>
                <w:szCs w:val="24"/>
              </w:rPr>
              <w:t>ю</w:t>
            </w:r>
            <w:r>
              <w:rPr>
                <w:bCs/>
                <w:sz w:val="24"/>
                <w:szCs w:val="24"/>
              </w:rPr>
              <w:t xml:space="preserve">щей деятельность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FD7DF2" w:rsidRPr="008B28D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места и роли организации на рынке – изучение фирменного и продуктового состава конкуренции, основных показателей деятельности конкурентов;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FD7DF2" w:rsidRPr="000A1B7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ж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ду структурными подразделени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FD7DF2" w:rsidRPr="000A1B7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FD7DF2" w:rsidRPr="00DB1A40" w:rsidRDefault="00FD7DF2" w:rsidP="008B2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ведения практики.</w:t>
            </w:r>
          </w:p>
          <w:p w:rsidR="00FD7DF2" w:rsidRDefault="00FD7DF2" w:rsidP="0023337E">
            <w:pPr>
              <w:rPr>
                <w:sz w:val="24"/>
                <w:szCs w:val="24"/>
              </w:rPr>
            </w:pPr>
          </w:p>
          <w:p w:rsidR="00FD7DF2" w:rsidRPr="00DB1A40" w:rsidRDefault="00FD7DF2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Хронометраж рабочего времени менеджеров низшего и среднего звена управления </w:t>
            </w:r>
            <w:r w:rsidRPr="00DB1A40">
              <w:rPr>
                <w:sz w:val="24"/>
                <w:szCs w:val="24"/>
              </w:rPr>
              <w:t xml:space="preserve"> (фиксация наблюдений за </w:t>
            </w:r>
            <w:r>
              <w:rPr>
                <w:sz w:val="24"/>
                <w:szCs w:val="24"/>
              </w:rPr>
              <w:t xml:space="preserve">их </w:t>
            </w:r>
            <w:r w:rsidRPr="00DB1A40">
              <w:rPr>
                <w:sz w:val="24"/>
                <w:szCs w:val="24"/>
              </w:rPr>
              <w:t xml:space="preserve">действиями </w:t>
            </w:r>
            <w:r>
              <w:rPr>
                <w:sz w:val="24"/>
                <w:szCs w:val="24"/>
              </w:rPr>
              <w:t>в течении рабочего дня</w:t>
            </w:r>
            <w:r w:rsidRPr="00DB1A40">
              <w:rPr>
                <w:sz w:val="24"/>
                <w:szCs w:val="24"/>
              </w:rPr>
              <w:t xml:space="preserve">) (приложение 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)</w:t>
            </w:r>
          </w:p>
          <w:p w:rsidR="00FD7DF2" w:rsidRPr="00DB1A40" w:rsidRDefault="00FD7DF2" w:rsidP="00F62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Оценочные таблицы по результатам хронометража</w:t>
            </w:r>
            <w:r w:rsidRPr="00DB1A40">
              <w:rPr>
                <w:sz w:val="24"/>
                <w:szCs w:val="24"/>
              </w:rPr>
              <w:t xml:space="preserve"> (пр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ложение </w:t>
            </w: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FD7DF2" w:rsidRPr="00DB1A40" w:rsidTr="00505D7A"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FD7DF2" w:rsidRPr="007552C1" w:rsidRDefault="00FD7DF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Сдача отчета на проверку руководителю практики от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 xml:space="preserve">ганизации (вуза) </w:t>
            </w:r>
          </w:p>
          <w:p w:rsidR="00FD7DF2" w:rsidRPr="00DB1A40" w:rsidRDefault="00FD7DF2" w:rsidP="007F0278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FD7DF2" w:rsidRPr="00DB1A40" w:rsidRDefault="00FD7DF2">
      <w:pPr>
        <w:spacing w:after="160" w:line="259" w:lineRule="auto"/>
        <w:rPr>
          <w:sz w:val="24"/>
          <w:szCs w:val="24"/>
          <w:lang w:eastAsia="ru-RU"/>
        </w:rPr>
      </w:pPr>
    </w:p>
    <w:p w:rsidR="00FD7DF2" w:rsidRPr="00DB1A40" w:rsidRDefault="00FD7DF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FD7DF2" w:rsidRPr="00DB1A40" w:rsidRDefault="00FD7DF2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FD7DF2" w:rsidRPr="00DB1A40" w:rsidRDefault="00FD7DF2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FD7DF2" w:rsidRPr="00DB1A40" w:rsidRDefault="00FD7DF2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пасности на базе практики.</w:t>
      </w:r>
    </w:p>
    <w:p w:rsidR="00FD7DF2" w:rsidRPr="00DB1A40" w:rsidRDefault="00FD7DF2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FD7DF2" w:rsidRPr="00DB1A40" w:rsidRDefault="00FD7DF2" w:rsidP="0005699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FD7DF2" w:rsidRPr="00DB1A40" w:rsidRDefault="00FD7DF2" w:rsidP="0005699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FD7DF2" w:rsidRPr="00DB1A40" w:rsidRDefault="00FD7DF2" w:rsidP="0005699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FD7DF2" w:rsidRPr="00257A7F" w:rsidRDefault="00FD7DF2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FD7DF2" w:rsidRPr="00257A7F" w:rsidRDefault="00FD7DF2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</w:t>
      </w:r>
      <w:r w:rsidRPr="00257A7F">
        <w:rPr>
          <w:color w:val="000000"/>
          <w:sz w:val="24"/>
          <w:szCs w:val="24"/>
        </w:rPr>
        <w:t>и</w:t>
      </w:r>
      <w:r w:rsidRPr="00257A7F">
        <w:rPr>
          <w:color w:val="000000"/>
          <w:sz w:val="24"/>
          <w:szCs w:val="24"/>
        </w:rPr>
        <w:t>ложение 1)</w:t>
      </w:r>
    </w:p>
    <w:p w:rsidR="00FD7DF2" w:rsidRPr="00257A7F" w:rsidRDefault="00FD7DF2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FD7DF2" w:rsidRDefault="00FD7DF2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1</w:t>
      </w:r>
      <w:r w:rsidRPr="007F0278">
        <w:rPr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(см. п.6.</w:t>
      </w:r>
      <w:r>
        <w:rPr>
          <w:sz w:val="24"/>
          <w:szCs w:val="24"/>
        </w:rPr>
        <w:t>2</w:t>
      </w:r>
      <w:r w:rsidRPr="007F0278">
        <w:rPr>
          <w:sz w:val="24"/>
          <w:szCs w:val="24"/>
        </w:rPr>
        <w:t>.) (Пр</w:t>
      </w:r>
      <w:r w:rsidRPr="007F0278">
        <w:rPr>
          <w:sz w:val="24"/>
          <w:szCs w:val="24"/>
        </w:rPr>
        <w:t>и</w:t>
      </w:r>
      <w:r w:rsidRPr="007F0278">
        <w:rPr>
          <w:sz w:val="24"/>
          <w:szCs w:val="24"/>
        </w:rPr>
        <w:t>ложение 4)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 дневник практики (см. п.6.</w:t>
      </w:r>
      <w:r>
        <w:rPr>
          <w:sz w:val="24"/>
          <w:szCs w:val="24"/>
        </w:rPr>
        <w:t>3</w:t>
      </w:r>
      <w:r w:rsidRPr="007F0278">
        <w:rPr>
          <w:sz w:val="24"/>
          <w:szCs w:val="24"/>
        </w:rPr>
        <w:t>.) (Приложение 5)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FD7DF2" w:rsidRPr="00257A7F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>.) (Приложение 7)</w:t>
      </w:r>
    </w:p>
    <w:p w:rsidR="00FD7DF2" w:rsidRPr="00133684" w:rsidRDefault="00FD7DF2" w:rsidP="00133684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33684">
        <w:rPr>
          <w:sz w:val="24"/>
          <w:szCs w:val="24"/>
        </w:rPr>
        <w:t>- аттестационный лист (см. макет Приложение).</w:t>
      </w:r>
    </w:p>
    <w:p w:rsidR="00FD7DF2" w:rsidRPr="00DB1A40" w:rsidRDefault="00FD7DF2" w:rsidP="009B3B98">
      <w:pPr>
        <w:jc w:val="both"/>
        <w:rPr>
          <w:bCs/>
          <w:sz w:val="24"/>
          <w:szCs w:val="24"/>
        </w:rPr>
      </w:pPr>
    </w:p>
    <w:p w:rsidR="00FD7DF2" w:rsidRPr="00DB1A40" w:rsidRDefault="00FD7DF2" w:rsidP="00F55CD8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FD7DF2" w:rsidRPr="00DB1A40" w:rsidRDefault="00FD7DF2" w:rsidP="00F55CD8">
      <w:pPr>
        <w:pStyle w:val="BodyTextIndent2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</w:t>
      </w:r>
      <w:r w:rsidRPr="00DB1A40">
        <w:rPr>
          <w:color w:val="000000"/>
          <w:sz w:val="24"/>
          <w:szCs w:val="24"/>
        </w:rPr>
        <w:t>р</w:t>
      </w:r>
      <w:r w:rsidRPr="00DB1A40">
        <w:rPr>
          <w:color w:val="000000"/>
          <w:sz w:val="24"/>
          <w:szCs w:val="24"/>
        </w:rPr>
        <w:t>ганизации (вуза) на итоговой конференции по практике. Отчет может быть отклонен руков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FD7DF2" w:rsidRDefault="00FD7DF2" w:rsidP="00DD2DAB">
      <w:pPr>
        <w:ind w:firstLine="567"/>
        <w:jc w:val="both"/>
        <w:rPr>
          <w:b/>
          <w:bCs/>
          <w:sz w:val="24"/>
          <w:szCs w:val="24"/>
        </w:rPr>
      </w:pPr>
    </w:p>
    <w:p w:rsidR="00FD7DF2" w:rsidRPr="00357E51" w:rsidRDefault="00FD7DF2" w:rsidP="00DD2DAB">
      <w:pPr>
        <w:ind w:firstLine="567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FD7DF2" w:rsidRDefault="00FD7DF2" w:rsidP="00357E51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задачна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задани</w:t>
      </w:r>
      <w:r>
        <w:rPr>
          <w:sz w:val="24"/>
          <w:szCs w:val="24"/>
        </w:rPr>
        <w:t>я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разделы:</w:t>
      </w:r>
    </w:p>
    <w:p w:rsidR="00FD7DF2" w:rsidRDefault="00FD7DF2" w:rsidP="00DD2D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ФИО и академическая группа обучающегося; 2) ФИО, учёная степень, учёное звание,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прохождения практики; 5) Содержание задания (поставленные задачи на практику).</w:t>
      </w:r>
    </w:p>
    <w:p w:rsidR="00FD7DF2" w:rsidRPr="00DB1A40" w:rsidRDefault="00FD7DF2" w:rsidP="00DD2DAB">
      <w:pPr>
        <w:pStyle w:val="BodyText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FD7DF2" w:rsidRPr="00DB1A40" w:rsidRDefault="00FD7DF2" w:rsidP="00DD2D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FD7DF2" w:rsidRDefault="00FD7DF2" w:rsidP="00DD2DAB">
      <w:pPr>
        <w:ind w:firstLine="1418"/>
        <w:jc w:val="both"/>
        <w:rPr>
          <w:b/>
          <w:bCs/>
          <w:sz w:val="24"/>
          <w:szCs w:val="24"/>
        </w:rPr>
      </w:pPr>
    </w:p>
    <w:p w:rsidR="00FD7DF2" w:rsidRPr="00357E51" w:rsidRDefault="00FD7DF2" w:rsidP="00757D74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FD7DF2" w:rsidRPr="00DB1A40" w:rsidRDefault="00FD7DF2" w:rsidP="00757D74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>прохождения практики фиксируется</w:t>
      </w:r>
      <w:r>
        <w:rPr>
          <w:sz w:val="24"/>
          <w:szCs w:val="24"/>
        </w:rPr>
        <w:t xml:space="preserve">в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>) проведения практики руководителя практики от организации (вуза) и руководителя практики от профильной организации</w:t>
      </w:r>
      <w:r>
        <w:rPr>
          <w:bCs/>
          <w:sz w:val="24"/>
          <w:szCs w:val="24"/>
        </w:rPr>
        <w:t>в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</w:t>
      </w:r>
      <w:r w:rsidRPr="00C4685B">
        <w:rPr>
          <w:sz w:val="24"/>
          <w:szCs w:val="24"/>
        </w:rPr>
        <w:t>о</w:t>
      </w:r>
      <w:r w:rsidRPr="00C4685B">
        <w:rPr>
          <w:sz w:val="24"/>
          <w:szCs w:val="24"/>
        </w:rPr>
        <w:t>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FD7DF2" w:rsidRPr="00DB1A40" w:rsidRDefault="00FD7DF2" w:rsidP="00757D74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FD7DF2" w:rsidRPr="00DB1A40" w:rsidRDefault="00FD7DF2" w:rsidP="00757D74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графикпрактики </w:t>
      </w:r>
      <w:r w:rsidRPr="00DB1A40">
        <w:rPr>
          <w:sz w:val="24"/>
          <w:szCs w:val="24"/>
        </w:rPr>
        <w:t xml:space="preserve">должен быть оформлен аккуратно, разборчиво, без помарок и подчисток.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является составным эл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>ментом отчета.</w:t>
      </w:r>
    </w:p>
    <w:p w:rsidR="00FD7DF2" w:rsidRDefault="00FD7DF2" w:rsidP="00757D74">
      <w:pPr>
        <w:pStyle w:val="NoSpacing"/>
        <w:ind w:firstLine="709"/>
        <w:rPr>
          <w:sz w:val="24"/>
          <w:szCs w:val="24"/>
        </w:rPr>
      </w:pPr>
    </w:p>
    <w:p w:rsidR="00FD7DF2" w:rsidRPr="00DB1A40" w:rsidRDefault="00FD7DF2" w:rsidP="00757D74">
      <w:pPr>
        <w:pStyle w:val="Heading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FD7DF2" w:rsidRPr="00DB1A40" w:rsidRDefault="00FD7DF2" w:rsidP="00757D74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FD7DF2" w:rsidRPr="00DB1A40" w:rsidRDefault="00FD7DF2" w:rsidP="00757D74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FD7DF2" w:rsidRPr="00DB1A40" w:rsidRDefault="00FD7DF2" w:rsidP="00757D74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FD7DF2" w:rsidRPr="00DB1A40" w:rsidRDefault="00FD7DF2" w:rsidP="00757D74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FD7DF2" w:rsidRPr="00DB1A40" w:rsidRDefault="00FD7DF2" w:rsidP="0032663C">
      <w:pPr>
        <w:pStyle w:val="BodyText2"/>
        <w:spacing w:after="0" w:line="240" w:lineRule="auto"/>
        <w:ind w:firstLine="567"/>
        <w:jc w:val="both"/>
        <w:rPr>
          <w:sz w:val="24"/>
          <w:szCs w:val="24"/>
        </w:rPr>
      </w:pPr>
    </w:p>
    <w:p w:rsidR="00FD7DF2" w:rsidRPr="00DB1A40" w:rsidRDefault="00FD7DF2" w:rsidP="0027554F">
      <w:pPr>
        <w:pStyle w:val="BodyText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FD7DF2" w:rsidRPr="00DB1A40" w:rsidRDefault="00FD7DF2" w:rsidP="006D5FA8">
      <w:pPr>
        <w:pStyle w:val="BodyTextIndent2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FD7DF2" w:rsidRPr="00DB1A40" w:rsidRDefault="00FD7DF2" w:rsidP="006D5FA8">
      <w:pPr>
        <w:pStyle w:val="BodyTextIndent2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FD7DF2" w:rsidRPr="00DB1A40" w:rsidRDefault="00FD7DF2" w:rsidP="0032663C">
      <w:pPr>
        <w:pStyle w:val="BodyTextIndent2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FD7DF2" w:rsidRPr="00DB1A40" w:rsidRDefault="00FD7DF2" w:rsidP="0032663C">
      <w:pPr>
        <w:pStyle w:val="BodyTextIndent2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Основной часть отчёта должно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FD7DF2" w:rsidRPr="00DB1A40" w:rsidRDefault="00FD7DF2" w:rsidP="0032663C">
      <w:pPr>
        <w:pStyle w:val="BodyTextIndent2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основной части отчета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</w:t>
      </w:r>
      <w:r w:rsidRPr="00DB1A40">
        <w:rPr>
          <w:color w:val="000000"/>
          <w:sz w:val="24"/>
          <w:szCs w:val="24"/>
        </w:rPr>
        <w:t>н</w:t>
      </w:r>
      <w:r w:rsidRPr="00DB1A40">
        <w:rPr>
          <w:color w:val="000000"/>
          <w:sz w:val="24"/>
          <w:szCs w:val="24"/>
        </w:rPr>
        <w:t>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FD7DF2" w:rsidRPr="00DB1A40" w:rsidRDefault="00FD7DF2" w:rsidP="00E7091E">
      <w:pPr>
        <w:ind w:firstLine="708"/>
        <w:jc w:val="both"/>
        <w:rPr>
          <w:sz w:val="24"/>
          <w:szCs w:val="24"/>
        </w:rPr>
      </w:pPr>
    </w:p>
    <w:p w:rsidR="00FD7DF2" w:rsidRPr="00DB1A40" w:rsidRDefault="00FD7DF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держание, введение, основную часть, заключение, список использованной литературы.</w:t>
      </w:r>
    </w:p>
    <w:p w:rsidR="00FD7DF2" w:rsidRPr="00DB1A40" w:rsidRDefault="00FD7DF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FD7DF2" w:rsidRPr="00DB1A40" w:rsidRDefault="00FD7DF2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 w:rsidRPr="00DB1A40">
        <w:rPr>
          <w:sz w:val="24"/>
          <w:szCs w:val="24"/>
        </w:rPr>
        <w:t>должна содержать:</w:t>
      </w:r>
    </w:p>
    <w:p w:rsidR="00FD7DF2" w:rsidRPr="00DB1A40" w:rsidRDefault="00FD7DF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FD7DF2" w:rsidRPr="00DB1A40" w:rsidRDefault="00FD7DF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FD7DF2" w:rsidRPr="00DB1A40" w:rsidRDefault="00FD7DF2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FD7DF2" w:rsidRPr="00DB1A40" w:rsidRDefault="00FD7DF2" w:rsidP="00441788">
      <w:pPr>
        <w:rPr>
          <w:b/>
          <w:sz w:val="24"/>
          <w:szCs w:val="24"/>
          <w:lang w:eastAsia="ru-RU"/>
        </w:rPr>
      </w:pPr>
    </w:p>
    <w:p w:rsidR="00FD7DF2" w:rsidRPr="00DB1A40" w:rsidRDefault="00FD7DF2" w:rsidP="00B04328">
      <w:pPr>
        <w:pStyle w:val="BodyTextIndent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FD7DF2" w:rsidRPr="00DB1A40" w:rsidRDefault="00FD7DF2" w:rsidP="00B04328">
      <w:pPr>
        <w:pStyle w:val="BodyTextIndent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FD7DF2" w:rsidRPr="00DB1A40" w:rsidRDefault="00FD7DF2" w:rsidP="00B04328">
      <w:pPr>
        <w:pStyle w:val="BodyTextIndent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FD7DF2" w:rsidRPr="00DB1A40" w:rsidRDefault="00FD7DF2" w:rsidP="00B04328">
      <w:pPr>
        <w:pStyle w:val="BodyTextIndent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FD7DF2" w:rsidRPr="00DB1A40" w:rsidRDefault="00FD7DF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>дого пункта задания по практик</w:t>
      </w:r>
      <w:r>
        <w:t>е</w:t>
      </w:r>
      <w:r w:rsidRPr="00DB1A40">
        <w:t xml:space="preserve">). </w:t>
      </w:r>
    </w:p>
    <w:p w:rsidR="00FD7DF2" w:rsidRPr="00DB1A40" w:rsidRDefault="00FD7DF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FD7DF2" w:rsidRPr="00DB1A40" w:rsidRDefault="00FD7DF2" w:rsidP="00893EC4">
      <w:pPr>
        <w:pStyle w:val="Default"/>
        <w:jc w:val="both"/>
      </w:pPr>
      <w:r w:rsidRPr="00DB1A40">
        <w:t xml:space="preserve">1. Должностные обязанности </w:t>
      </w:r>
      <w:r>
        <w:t>сотрудников (работников) организации</w:t>
      </w:r>
      <w:r w:rsidRPr="00DB1A40">
        <w:t>.</w:t>
      </w:r>
    </w:p>
    <w:p w:rsidR="00FD7DF2" w:rsidRDefault="00FD7DF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FD7DF2" w:rsidRPr="00DB1A40" w:rsidRDefault="00FD7DF2" w:rsidP="009B3B98">
      <w:pPr>
        <w:pStyle w:val="Default"/>
      </w:pPr>
      <w:r>
        <w:t>3. Иное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3A4D8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FD7DF2" w:rsidRPr="00DB1A40" w:rsidRDefault="00FD7DF2" w:rsidP="003A4D8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FD7DF2" w:rsidRPr="00DB1A40" w:rsidRDefault="00FD7DF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FD7DF2" w:rsidRPr="00DB1A40" w:rsidRDefault="00FD7DF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FD7DF2" w:rsidRPr="00DB1A40" w:rsidRDefault="00FD7DF2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31"/>
        <w:gridCol w:w="3118"/>
        <w:gridCol w:w="2662"/>
        <w:gridCol w:w="3292"/>
      </w:tblGrid>
      <w:tr w:rsidR="00FD7DF2" w:rsidRPr="00DB1A40" w:rsidTr="008062BA">
        <w:trPr>
          <w:trHeight w:val="437"/>
        </w:trPr>
        <w:tc>
          <w:tcPr>
            <w:tcW w:w="431" w:type="dxa"/>
          </w:tcPr>
          <w:p w:rsidR="00FD7DF2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D7DF2" w:rsidRPr="00DB1A40" w:rsidTr="008062BA">
        <w:tc>
          <w:tcPr>
            <w:tcW w:w="43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FD7DF2" w:rsidRPr="00DB1A40" w:rsidRDefault="00FD7DF2" w:rsidP="008062BA">
            <w:pPr>
              <w:jc w:val="center"/>
              <w:rPr>
                <w:sz w:val="24"/>
                <w:szCs w:val="24"/>
              </w:rPr>
            </w:pPr>
            <w:r w:rsidRPr="008062BA">
              <w:rPr>
                <w:bCs/>
                <w:sz w:val="24"/>
                <w:szCs w:val="24"/>
              </w:rPr>
              <w:t>УК-2; УК-3; УК-4; УК-5; УК-6; ОПК-1; ОПК-2;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8062BA">
              <w:rPr>
                <w:bCs/>
                <w:sz w:val="24"/>
                <w:szCs w:val="24"/>
              </w:rPr>
              <w:t xml:space="preserve"> ПК-1; ПК-2</w:t>
            </w:r>
          </w:p>
        </w:tc>
        <w:tc>
          <w:tcPr>
            <w:tcW w:w="3292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FD7DF2" w:rsidRPr="00DB1A40" w:rsidRDefault="00FD7DF2" w:rsidP="00AE02B0">
      <w:pPr>
        <w:rPr>
          <w:sz w:val="24"/>
          <w:szCs w:val="24"/>
        </w:rPr>
      </w:pPr>
    </w:p>
    <w:p w:rsidR="00FD7DF2" w:rsidRPr="00DB1A40" w:rsidRDefault="00FD7DF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FD7DF2" w:rsidRDefault="00FD7DF2" w:rsidP="006A5E23">
      <w:pPr>
        <w:rPr>
          <w:sz w:val="24"/>
          <w:szCs w:val="24"/>
        </w:rPr>
      </w:pPr>
    </w:p>
    <w:p w:rsidR="00FD7DF2" w:rsidRPr="00DB1A40" w:rsidRDefault="00FD7DF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338"/>
        <w:gridCol w:w="1275"/>
        <w:gridCol w:w="993"/>
      </w:tblGrid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контр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ля</w:t>
            </w:r>
          </w:p>
        </w:tc>
      </w:tr>
      <w:tr w:rsidR="00FD7DF2" w:rsidRPr="00DB1A40" w:rsidTr="008062BA">
        <w:trPr>
          <w:trHeight w:val="249"/>
        </w:trPr>
        <w:tc>
          <w:tcPr>
            <w:tcW w:w="7338" w:type="dxa"/>
          </w:tcPr>
          <w:p w:rsidR="00FD7DF2" w:rsidRPr="00DB1A40" w:rsidRDefault="00FD7DF2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62BA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 xml:space="preserve">. </w:t>
            </w:r>
            <w:r w:rsidRPr="008062BA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FD7DF2" w:rsidRPr="00DB1A40" w:rsidRDefault="00FD7DF2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FD7DF2" w:rsidRPr="00DB1A40" w:rsidRDefault="00FD7DF2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FD7DF2" w:rsidRPr="00DB1A40" w:rsidTr="008062BA">
        <w:trPr>
          <w:trHeight w:val="477"/>
        </w:trPr>
        <w:tc>
          <w:tcPr>
            <w:tcW w:w="7338" w:type="dxa"/>
          </w:tcPr>
          <w:p w:rsidR="00FD7DF2" w:rsidRPr="00DB1A40" w:rsidRDefault="00FD7DF2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социальное взаимодействие и реализ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275" w:type="dxa"/>
            <w:vMerge/>
          </w:tcPr>
          <w:p w:rsidR="00FD7DF2" w:rsidRPr="00DB1A40" w:rsidRDefault="00FD7DF2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4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pacing w:val="-18"/>
                <w:sz w:val="24"/>
                <w:szCs w:val="24"/>
              </w:rPr>
              <w:t xml:space="preserve">и </w:t>
            </w:r>
            <w:r w:rsidRPr="002A497A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5</w:t>
            </w:r>
            <w:r w:rsidRPr="00DB1A40">
              <w:rPr>
                <w:sz w:val="24"/>
                <w:szCs w:val="24"/>
              </w:rPr>
              <w:t>.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.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чение всей жизни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923A13">
              <w:rPr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Способен осуществлять сбор, обработку и анализ данных, н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обходимых для решения поставленных управленческих задач, с и</w:t>
            </w:r>
            <w:r w:rsidRPr="00923A13">
              <w:rPr>
                <w:sz w:val="24"/>
                <w:szCs w:val="24"/>
              </w:rPr>
              <w:t>с</w:t>
            </w:r>
            <w:r w:rsidRPr="00923A13">
              <w:rPr>
                <w:sz w:val="24"/>
                <w:szCs w:val="24"/>
              </w:rPr>
              <w:t>пользованием современного инструментария и интеллектуальных и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формационно-аналитических систем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FD7DF2" w:rsidRPr="00DB1A40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ры.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зационных коммуникаций на основе современных технологий упра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Default="00FD7DF2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FD7DF2" w:rsidRPr="00DB1A40" w:rsidRDefault="00FD7DF2" w:rsidP="003E1988">
      <w:pPr>
        <w:pStyle w:val="ListParagraph"/>
        <w:ind w:left="360"/>
        <w:jc w:val="both"/>
        <w:rPr>
          <w:b/>
          <w:sz w:val="24"/>
          <w:szCs w:val="24"/>
        </w:rPr>
      </w:pP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</w:p>
    <w:p w:rsidR="00FD7DF2" w:rsidRDefault="00FD7DF2" w:rsidP="0005699F">
      <w:pPr>
        <w:pStyle w:val="ListParagraph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FD7DF2" w:rsidRDefault="00FD7DF2" w:rsidP="006D5FA8">
      <w:pPr>
        <w:pStyle w:val="ListParagraph"/>
        <w:ind w:left="360"/>
        <w:jc w:val="both"/>
        <w:rPr>
          <w:b/>
          <w:color w:val="000000"/>
          <w:sz w:val="24"/>
          <w:szCs w:val="24"/>
        </w:rPr>
      </w:pPr>
    </w:p>
    <w:p w:rsidR="00FD7DF2" w:rsidRDefault="00FD7DF2" w:rsidP="006D5FA8">
      <w:pPr>
        <w:pStyle w:val="ListParagraph"/>
        <w:ind w:left="360"/>
        <w:jc w:val="both"/>
        <w:rPr>
          <w:b/>
          <w:color w:val="000000"/>
          <w:sz w:val="24"/>
          <w:szCs w:val="24"/>
        </w:rPr>
      </w:pPr>
    </w:p>
    <w:p w:rsidR="00FD7DF2" w:rsidRPr="00DB1A40" w:rsidRDefault="00FD7DF2" w:rsidP="006D5FA8">
      <w:pPr>
        <w:pStyle w:val="ListParagraph"/>
        <w:ind w:left="360"/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56"/>
        <w:gridCol w:w="2036"/>
        <w:gridCol w:w="2268"/>
        <w:gridCol w:w="2551"/>
        <w:gridCol w:w="2217"/>
      </w:tblGrid>
      <w:tr w:rsidR="00FD7DF2" w:rsidRPr="00DB1A40" w:rsidTr="003E1988">
        <w:trPr>
          <w:trHeight w:val="407"/>
        </w:trPr>
        <w:tc>
          <w:tcPr>
            <w:tcW w:w="856" w:type="dxa"/>
            <w:vMerge w:val="restart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2036" w:type="dxa"/>
            <w:vMerge w:val="restart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036" w:type="dxa"/>
            <w:gridSpan w:val="3"/>
          </w:tcPr>
          <w:p w:rsidR="00FD7DF2" w:rsidRPr="00DB1A40" w:rsidRDefault="00FD7DF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ми оценивания</w:t>
            </w:r>
          </w:p>
        </w:tc>
      </w:tr>
      <w:tr w:rsidR="00FD7DF2" w:rsidRPr="00DB1A40" w:rsidTr="003E1988">
        <w:trPr>
          <w:trHeight w:val="671"/>
        </w:trPr>
        <w:tc>
          <w:tcPr>
            <w:tcW w:w="856" w:type="dxa"/>
            <w:vMerge/>
          </w:tcPr>
          <w:p w:rsidR="00FD7DF2" w:rsidRPr="00DB1A40" w:rsidRDefault="00FD7DF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FD7DF2" w:rsidRPr="00DB1A40" w:rsidRDefault="00FD7DF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ОПК-6,</w:t>
            </w:r>
          </w:p>
          <w:p w:rsidR="00FD7DF2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FD7DF2" w:rsidRPr="00DB1A40" w:rsidRDefault="00FD7DF2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</w:t>
            </w:r>
            <w:r w:rsidRPr="00DB1A40">
              <w:rPr>
                <w:sz w:val="24"/>
                <w:szCs w:val="24"/>
              </w:rPr>
              <w:t>ч</w:t>
            </w:r>
            <w:r w:rsidRPr="00DB1A40">
              <w:rPr>
                <w:sz w:val="24"/>
                <w:szCs w:val="24"/>
              </w:rPr>
              <w:t>ности в его воспр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изведении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ОПК-6, 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FD7DF2" w:rsidRPr="00DB1A40" w:rsidRDefault="00FD7DF2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воения каждой компетенции см. в п. 2 Программы практики)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вующие понятия, но допускает сущес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 xml:space="preserve">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ментирует научные 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военный материал, с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дов и обобщений.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менять  усвоенный материал, соответс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вующие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ОПК-6, </w:t>
            </w:r>
            <w:bookmarkStart w:id="0" w:name="_GoBack"/>
            <w:bookmarkEnd w:id="0"/>
          </w:p>
          <w:p w:rsidR="00FD7DF2" w:rsidRDefault="00FD7DF2" w:rsidP="003E1988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FD7DF2" w:rsidRPr="00DB1A40" w:rsidRDefault="00FD7DF2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воения каждой компетенции см. в п. 2 Программы практики)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ча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тично владеет сист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мой понятий.</w:t>
            </w: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таточном уровне сист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мой понятий.</w:t>
            </w: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соответс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вующие  понятия, ссылаясь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знания,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на высококв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лифицированном уровне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FD7DF2" w:rsidRPr="003E1988" w:rsidRDefault="00FD7DF2" w:rsidP="003E1988">
      <w:pPr>
        <w:pStyle w:val="ListParagraph"/>
        <w:spacing w:after="160" w:line="259" w:lineRule="auto"/>
        <w:rPr>
          <w:b/>
        </w:rPr>
      </w:pPr>
    </w:p>
    <w:p w:rsidR="00FD7DF2" w:rsidRPr="00DB1A40" w:rsidRDefault="00FD7DF2" w:rsidP="0005699F">
      <w:pPr>
        <w:pStyle w:val="ListParagraph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307"/>
        <w:gridCol w:w="7553"/>
      </w:tblGrid>
      <w:tr w:rsidR="00FD7DF2" w:rsidRPr="00DB1A40" w:rsidTr="003E1988">
        <w:tc>
          <w:tcPr>
            <w:tcW w:w="117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летворительно»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FD7DF2" w:rsidRPr="00DB1A40" w:rsidTr="003E1988">
        <w:tc>
          <w:tcPr>
            <w:tcW w:w="117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(незачтено)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FD7DF2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</w:t>
      </w:r>
      <w:r w:rsidRPr="00DB1A40">
        <w:rPr>
          <w:b/>
          <w:sz w:val="24"/>
          <w:szCs w:val="24"/>
        </w:rPr>
        <w:t>с</w:t>
      </w:r>
      <w:r w:rsidRPr="00DB1A40">
        <w:rPr>
          <w:b/>
          <w:sz w:val="24"/>
          <w:szCs w:val="24"/>
        </w:rPr>
        <w:t>воения образовательной программы</w:t>
      </w:r>
    </w:p>
    <w:p w:rsidR="00FD7DF2" w:rsidRPr="00DB1A40" w:rsidRDefault="00FD7DF2" w:rsidP="00731060">
      <w:pPr>
        <w:jc w:val="both"/>
        <w:rPr>
          <w:b/>
          <w:sz w:val="24"/>
          <w:szCs w:val="24"/>
        </w:rPr>
      </w:pPr>
    </w:p>
    <w:p w:rsidR="00FD7DF2" w:rsidRPr="00DB1A40" w:rsidRDefault="00FD7DF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FD7DF2" w:rsidRPr="00DB1A40" w:rsidRDefault="00FD7DF2" w:rsidP="006C34DB">
      <w:pPr>
        <w:ind w:firstLine="708"/>
        <w:rPr>
          <w:sz w:val="24"/>
          <w:szCs w:val="24"/>
        </w:rPr>
      </w:pPr>
    </w:p>
    <w:p w:rsidR="00FD7DF2" w:rsidRPr="00DB1A40" w:rsidRDefault="00FD7DF2" w:rsidP="00D64601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FD7DF2" w:rsidRDefault="00FD7DF2" w:rsidP="00D64601">
      <w:pPr>
        <w:pStyle w:val="NoSpacing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>
        <w:rPr>
          <w:sz w:val="24"/>
          <w:szCs w:val="24"/>
        </w:rPr>
        <w:t>график работы организации;</w:t>
      </w:r>
    </w:p>
    <w:p w:rsidR="00FD7DF2" w:rsidRPr="00DB1A40" w:rsidRDefault="00FD7DF2" w:rsidP="00D64601">
      <w:pPr>
        <w:pStyle w:val="NoSpacing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>организационно-правовая форма;</w:t>
      </w:r>
    </w:p>
    <w:p w:rsidR="00FD7DF2" w:rsidRPr="00DB1A40" w:rsidRDefault="00FD7DF2" w:rsidP="00D64601">
      <w:pPr>
        <w:pStyle w:val="NoSpacing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FD7DF2" w:rsidRPr="00DB1A40" w:rsidRDefault="00FD7DF2" w:rsidP="00D64601">
      <w:pPr>
        <w:pStyle w:val="NoSpacing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FD7DF2" w:rsidRPr="00DB1A40" w:rsidRDefault="00FD7DF2" w:rsidP="00D64601">
      <w:pPr>
        <w:pStyle w:val="NoSpacing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FD7DF2" w:rsidRPr="00DB1A40" w:rsidRDefault="00FD7DF2" w:rsidP="00D64601">
      <w:pPr>
        <w:pStyle w:val="NoSpacing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FD7DF2" w:rsidRPr="00DB1A40" w:rsidRDefault="00FD7DF2" w:rsidP="00D64601">
      <w:pPr>
        <w:pStyle w:val="NoSpacing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FD7DF2" w:rsidRPr="00DB1A40" w:rsidRDefault="00FD7DF2" w:rsidP="00392A70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>2. Выполнить анализ нормативно-правовой документации и отразить в отчете основные п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ложения. </w:t>
      </w:r>
    </w:p>
    <w:p w:rsidR="00FD7DF2" w:rsidRPr="00DB1A40" w:rsidRDefault="00FD7DF2" w:rsidP="00392A70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, его структуры и содержания.</w:t>
      </w:r>
    </w:p>
    <w:p w:rsidR="00FD7DF2" w:rsidRPr="00DB1A40" w:rsidRDefault="00FD7DF2" w:rsidP="00606B6A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>руководителями подразделений (отделов)</w:t>
      </w:r>
      <w:r w:rsidRPr="00DB1A40">
        <w:rPr>
          <w:sz w:val="24"/>
          <w:szCs w:val="24"/>
        </w:rPr>
        <w:t xml:space="preserve">. </w:t>
      </w:r>
    </w:p>
    <w:p w:rsidR="00FD7DF2" w:rsidRPr="00DB1A40" w:rsidRDefault="00FD7DF2" w:rsidP="00392A70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</w:t>
      </w:r>
      <w:r>
        <w:rPr>
          <w:sz w:val="24"/>
          <w:szCs w:val="24"/>
        </w:rPr>
        <w:t xml:space="preserve"> (отдела)</w:t>
      </w:r>
      <w:r w:rsidRPr="00DB1A40">
        <w:rPr>
          <w:sz w:val="24"/>
          <w:szCs w:val="24"/>
        </w:rPr>
        <w:t>, в котором работает практикант.</w:t>
      </w:r>
    </w:p>
    <w:p w:rsidR="00FD7DF2" w:rsidRPr="00DB1A40" w:rsidRDefault="00FD7DF2" w:rsidP="00392A70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 xml:space="preserve">6. Изучить функциональную роль и должностные обязанности </w:t>
      </w:r>
      <w:r>
        <w:rPr>
          <w:sz w:val="24"/>
          <w:szCs w:val="24"/>
        </w:rPr>
        <w:t>менеджеров высшего, средн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го и низшего звена (рядовых менеджеров) организации</w:t>
      </w:r>
      <w:r w:rsidRPr="00DB1A40">
        <w:rPr>
          <w:sz w:val="24"/>
          <w:szCs w:val="24"/>
        </w:rPr>
        <w:t xml:space="preserve"> (должностную инструкцию предст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вить в приложении).</w:t>
      </w:r>
    </w:p>
    <w:p w:rsidR="00FD7DF2" w:rsidRDefault="00FD7DF2" w:rsidP="00392A70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 xml:space="preserve">7. </w:t>
      </w:r>
      <w:r w:rsidRPr="00350F36">
        <w:rPr>
          <w:sz w:val="24"/>
          <w:szCs w:val="24"/>
        </w:rPr>
        <w:t>Изучить деятельность структурного подразделения: определить: назначение, место в орг</w:t>
      </w:r>
      <w:r w:rsidRPr="00350F36">
        <w:rPr>
          <w:sz w:val="24"/>
          <w:szCs w:val="24"/>
        </w:rPr>
        <w:t>а</w:t>
      </w:r>
      <w:r w:rsidRPr="00350F36">
        <w:rPr>
          <w:sz w:val="24"/>
          <w:szCs w:val="24"/>
        </w:rPr>
        <w:t>низационной структуре, задачи деятельности и взаимосвязи с другими структурными по</w:t>
      </w:r>
      <w:r w:rsidRPr="00350F36">
        <w:rPr>
          <w:sz w:val="24"/>
          <w:szCs w:val="24"/>
        </w:rPr>
        <w:t>д</w:t>
      </w:r>
      <w:r w:rsidRPr="00350F36">
        <w:rPr>
          <w:sz w:val="24"/>
          <w:szCs w:val="24"/>
        </w:rPr>
        <w:t>разделениями, основные виды работ по каждой должности, взаимосвязи внутри структурн</w:t>
      </w:r>
      <w:r w:rsidRPr="00350F36">
        <w:rPr>
          <w:sz w:val="24"/>
          <w:szCs w:val="24"/>
        </w:rPr>
        <w:t>о</w:t>
      </w:r>
      <w:r w:rsidRPr="00350F36">
        <w:rPr>
          <w:sz w:val="24"/>
          <w:szCs w:val="24"/>
        </w:rPr>
        <w:t>го подразделения, а также условия, нормирование и оплата труда сотрудников.</w:t>
      </w:r>
    </w:p>
    <w:p w:rsidR="00FD7DF2" w:rsidRDefault="00FD7DF2" w:rsidP="00392A7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8. Хронометраж рабочего времени менеджеров низшего и среднего звена управления </w:t>
      </w:r>
      <w:r w:rsidRPr="00DB1A40">
        <w:rPr>
          <w:sz w:val="24"/>
          <w:szCs w:val="24"/>
        </w:rPr>
        <w:t xml:space="preserve"> (фи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 xml:space="preserve">сация наблюдений за </w:t>
      </w:r>
      <w:r>
        <w:rPr>
          <w:sz w:val="24"/>
          <w:szCs w:val="24"/>
        </w:rPr>
        <w:t xml:space="preserve">их </w:t>
      </w:r>
      <w:r w:rsidRPr="00DB1A40">
        <w:rPr>
          <w:sz w:val="24"/>
          <w:szCs w:val="24"/>
        </w:rPr>
        <w:t xml:space="preserve">действиями </w:t>
      </w:r>
      <w:r>
        <w:rPr>
          <w:sz w:val="24"/>
          <w:szCs w:val="24"/>
        </w:rPr>
        <w:t>в течении рабочего дня</w:t>
      </w:r>
      <w:r w:rsidRPr="00DB1A40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D7DF2" w:rsidRDefault="00FD7DF2" w:rsidP="00392A7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9. Проанализировать результаты хронометража, выявить причины простоев в работе, сниж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производительности труда, мотивации к труду.</w:t>
      </w:r>
    </w:p>
    <w:p w:rsidR="00FD7DF2" w:rsidRDefault="00FD7DF2" w:rsidP="00392A7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10. Дать рекомендации по улучшению результативности труда менеджеров, снижению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стоев, условий организации труда.</w:t>
      </w:r>
    </w:p>
    <w:p w:rsidR="00FD7DF2" w:rsidRPr="00DB1A40" w:rsidRDefault="00FD7DF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11. Дать общую оценку эффективности организации управления в организации.</w:t>
      </w:r>
    </w:p>
    <w:p w:rsidR="00FD7DF2" w:rsidRPr="00DB1A40" w:rsidRDefault="00FD7DF2" w:rsidP="006C34DB">
      <w:pPr>
        <w:ind w:firstLine="708"/>
        <w:rPr>
          <w:sz w:val="24"/>
          <w:szCs w:val="24"/>
        </w:rPr>
      </w:pPr>
    </w:p>
    <w:p w:rsidR="00FD7DF2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FD7DF2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ознакомительной (учебной)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ознакомительной (учебной) практики не выполнены и почему?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FD7DF2" w:rsidRDefault="00FD7DF2" w:rsidP="0030029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FD7DF2" w:rsidRPr="00DB1A40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FD7DF2" w:rsidRPr="00DB1A40" w:rsidRDefault="00FD7DF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FD7DF2" w:rsidRPr="00DB1A40" w:rsidRDefault="00FD7DF2" w:rsidP="00731060">
      <w:pPr>
        <w:jc w:val="both"/>
        <w:rPr>
          <w:color w:val="FF0000"/>
          <w:sz w:val="24"/>
          <w:szCs w:val="24"/>
        </w:rPr>
      </w:pP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FD7DF2" w:rsidRPr="00DB1A40" w:rsidRDefault="00FD7DF2" w:rsidP="0005699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FD7DF2" w:rsidRPr="00DB1A40" w:rsidRDefault="00FD7DF2" w:rsidP="0005699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962"/>
        <w:gridCol w:w="4681"/>
      </w:tblGrid>
      <w:tr w:rsidR="00FD7DF2" w:rsidRPr="00DB1A40" w:rsidTr="00300298">
        <w:tc>
          <w:tcPr>
            <w:tcW w:w="4962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FD7DF2" w:rsidRPr="00DB1A40" w:rsidTr="00300298">
        <w:tc>
          <w:tcPr>
            <w:tcW w:w="4962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FD7DF2" w:rsidRPr="00DB1A40" w:rsidRDefault="00FD7DF2" w:rsidP="006C34DB">
      <w:pPr>
        <w:ind w:left="1069"/>
        <w:jc w:val="both"/>
        <w:rPr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FD7DF2" w:rsidRPr="00DB1A40" w:rsidRDefault="00FD7DF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FD7DF2" w:rsidRPr="00DB1A40" w:rsidRDefault="00FD7DF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FD7DF2" w:rsidRDefault="00FD7DF2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</w:t>
      </w:r>
      <w:r w:rsidRPr="00416CFD">
        <w:rPr>
          <w:sz w:val="24"/>
          <w:szCs w:val="24"/>
          <w:shd w:val="clear" w:color="auto" w:fill="FCFCFC"/>
        </w:rPr>
        <w:t>у</w:t>
      </w:r>
      <w:r w:rsidRPr="00416CFD">
        <w:rPr>
          <w:sz w:val="24"/>
          <w:szCs w:val="24"/>
          <w:shd w:val="clear" w:color="auto" w:fill="FCFCFC"/>
        </w:rPr>
        <w:t>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FD7DF2" w:rsidRPr="00DB1A40" w:rsidRDefault="00FD7DF2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 : электронный // Электронно-библиотечная система IPR BOOKS : [сайт]. — URL: https://www.iprbookshop.ru/82701.html</w:t>
      </w:r>
    </w:p>
    <w:p w:rsidR="00FD7DF2" w:rsidRDefault="00FD7DF2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7" w:history="1">
        <w:r w:rsidRPr="0029487E">
          <w:rPr>
            <w:rStyle w:val="Hyperlink"/>
            <w:sz w:val="24"/>
            <w:szCs w:val="24"/>
          </w:rPr>
          <w:t>https://www.iprbookshop.ru/82701.html</w:t>
        </w:r>
      </w:hyperlink>
    </w:p>
    <w:p w:rsidR="00FD7DF2" w:rsidRPr="00CE6C83" w:rsidRDefault="00FD7DF2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CE6C83">
        <w:rPr>
          <w:sz w:val="24"/>
          <w:szCs w:val="24"/>
        </w:rPr>
        <w:t>Столярова, И. Ю. Менеджмент 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FD7DF2" w:rsidRPr="00DB1A40" w:rsidRDefault="00FD7DF2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FD7DF2" w:rsidRPr="002A31CE" w:rsidRDefault="00FD7DF2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Инвестиционный менеджмент : учебное пособие / составители С. А. Баркалов, В. П. Мор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FD7DF2" w:rsidRPr="002A31CE" w:rsidRDefault="00FD7DF2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>Басалаева, О. Г. Информационное моделирование: социально-когнитивный аспект : уче</w:t>
      </w:r>
      <w:r w:rsidRPr="002A31CE">
        <w:rPr>
          <w:sz w:val="24"/>
          <w:szCs w:val="24"/>
        </w:rPr>
        <w:t>б</w:t>
      </w:r>
      <w:r w:rsidRPr="002A31CE">
        <w:rPr>
          <w:sz w:val="24"/>
          <w:szCs w:val="24"/>
        </w:rPr>
        <w:t>ное пособие для студентов, обучающихся по направлению подготовки 51.03.06 «Библиоте</w:t>
      </w:r>
      <w:r w:rsidRPr="002A31CE">
        <w:rPr>
          <w:sz w:val="24"/>
          <w:szCs w:val="24"/>
        </w:rPr>
        <w:t>ч</w:t>
      </w:r>
      <w:r w:rsidRPr="002A31CE">
        <w:rPr>
          <w:sz w:val="24"/>
          <w:szCs w:val="24"/>
        </w:rPr>
        <w:t>но-информационная деятельность», профилям «Информационно-аналитическая деятел</w:t>
      </w:r>
      <w:r w:rsidRPr="002A31CE">
        <w:rPr>
          <w:sz w:val="24"/>
          <w:szCs w:val="24"/>
        </w:rPr>
        <w:t>ь</w:t>
      </w:r>
      <w:r w:rsidRPr="002A31CE">
        <w:rPr>
          <w:sz w:val="24"/>
          <w:szCs w:val="24"/>
        </w:rPr>
        <w:t>ность», «Технология автоматизированных библиотечно-информационных систем», «Библи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течно-педагогическое сопровождение школьного образования» / О. Г. Басалаева. — Кемер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 xml:space="preserve">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FD7DF2" w:rsidRDefault="00FD7DF2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</w:t>
      </w:r>
      <w:r w:rsidRPr="002A31CE">
        <w:rPr>
          <w:sz w:val="24"/>
          <w:szCs w:val="24"/>
        </w:rPr>
        <w:t>к</w:t>
      </w:r>
      <w:r w:rsidRPr="002A31CE">
        <w:rPr>
          <w:sz w:val="24"/>
          <w:szCs w:val="24"/>
        </w:rPr>
        <w:t>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8" w:history="1">
        <w:r w:rsidRPr="0029487E">
          <w:rPr>
            <w:rStyle w:val="Hyperlink"/>
          </w:rPr>
          <w:t>https://www.iprbookshop.ru/102270.html</w:t>
        </w:r>
      </w:hyperlink>
    </w:p>
    <w:p w:rsidR="00FD7DF2" w:rsidRPr="002A31CE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2A31CE">
        <w:rPr>
          <w:sz w:val="24"/>
          <w:szCs w:val="24"/>
        </w:rPr>
        <w:t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FD7DF2" w:rsidRPr="00DB1A40" w:rsidRDefault="00FD7DF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FD7DF2" w:rsidRPr="00DB1A40" w:rsidRDefault="00FD7DF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FD7DF2" w:rsidRPr="00DB1A40" w:rsidRDefault="00FD7DF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FD7DF2" w:rsidRPr="00DB1A40" w:rsidRDefault="00FD7DF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FD7DF2" w:rsidRPr="00DB1A40" w:rsidRDefault="00FD7DF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FD7DF2" w:rsidRPr="00DB1A40" w:rsidRDefault="00FD7DF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FD7DF2" w:rsidRDefault="00FD7DF2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FD7DF2" w:rsidRPr="002A31CE" w:rsidRDefault="00FD7DF2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FD7DF2" w:rsidRPr="002A31CE" w:rsidRDefault="00FD7DF2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Hyperlink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Hyperlink"/>
            <w:sz w:val="24"/>
            <w:szCs w:val="24"/>
            <w:lang w:eastAsia="ru-RU"/>
          </w:rPr>
          <w:t>http://government.e-rus.ru</w:t>
        </w:r>
      </w:hyperlink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Hyperlink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D7DF2" w:rsidRPr="00DB1A40" w:rsidRDefault="00FD7DF2" w:rsidP="00FB36E7">
      <w:pPr>
        <w:jc w:val="both"/>
        <w:rPr>
          <w:sz w:val="24"/>
          <w:szCs w:val="24"/>
        </w:rPr>
      </w:pP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133684">
        <w:rPr>
          <w:sz w:val="24"/>
          <w:szCs w:val="24"/>
          <w:lang w:eastAsia="ru-RU"/>
        </w:rPr>
        <w:t xml:space="preserve"> 2010-2016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133684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FD7DF2" w:rsidRPr="00DB1A40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FD7DF2" w:rsidRPr="00DB1A40" w:rsidRDefault="00FD7DF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FD7DF2" w:rsidRPr="00DB1A40" w:rsidRDefault="00FD7DF2" w:rsidP="00FB36E7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FD7DF2" w:rsidRPr="00DB1A40" w:rsidRDefault="00FD7DF2" w:rsidP="005562C8">
      <w:pPr>
        <w:pStyle w:val="10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</w:t>
      </w:r>
      <w:r w:rsidRPr="00DB1A40">
        <w:rPr>
          <w:sz w:val="24"/>
          <w:szCs w:val="24"/>
          <w:lang w:eastAsia="ru-RU"/>
        </w:rPr>
        <w:t>с</w:t>
      </w:r>
      <w:r w:rsidRPr="00DB1A40">
        <w:rPr>
          <w:sz w:val="24"/>
          <w:szCs w:val="24"/>
          <w:lang w:eastAsia="ru-RU"/>
        </w:rPr>
        <w:t>тижения целей практики и должно соответствовать действующим санитарным и противоп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жарным нормам, а также требованиямтехники безопасности при проведении учебных и н</w:t>
      </w:r>
      <w:r w:rsidRPr="00DB1A40">
        <w:rPr>
          <w:sz w:val="24"/>
          <w:szCs w:val="24"/>
          <w:lang w:eastAsia="ru-RU"/>
        </w:rPr>
        <w:t>а</w:t>
      </w:r>
      <w:r w:rsidRPr="00DB1A40">
        <w:rPr>
          <w:sz w:val="24"/>
          <w:szCs w:val="24"/>
          <w:lang w:eastAsia="ru-RU"/>
        </w:rPr>
        <w:t>учно-производственных работ.</w:t>
      </w: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FD7DF2" w:rsidRPr="00DB1A40" w:rsidRDefault="00FD7DF2" w:rsidP="0032663C">
      <w:pPr>
        <w:pStyle w:val="10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FD7DF2" w:rsidRPr="00DB1A40" w:rsidRDefault="00FD7DF2" w:rsidP="0032663C">
      <w:pPr>
        <w:pStyle w:val="10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D7DF2" w:rsidRPr="00DB1A40" w:rsidRDefault="00FD7DF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FD7DF2" w:rsidRPr="00693771" w:rsidRDefault="00FD7DF2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FD7DF2" w:rsidRPr="00DB1A40" w:rsidRDefault="00FD7DF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E439C6">
      <w:pPr>
        <w:jc w:val="center"/>
        <w:rPr>
          <w:sz w:val="18"/>
          <w:szCs w:val="18"/>
        </w:rPr>
      </w:pPr>
    </w:p>
    <w:p w:rsidR="00FD7DF2" w:rsidRPr="00DB1A40" w:rsidRDefault="00FD7DF2" w:rsidP="00E439C6">
      <w:pPr>
        <w:jc w:val="center"/>
      </w:pPr>
    </w:p>
    <w:p w:rsidR="00FD7DF2" w:rsidRPr="00DB1A40" w:rsidRDefault="00FD7DF2" w:rsidP="00E439C6">
      <w:pPr>
        <w:jc w:val="center"/>
      </w:pP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FD7DF2" w:rsidRPr="00DB1A40" w:rsidRDefault="00FD7DF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707FCB">
      <w:pPr>
        <w:pStyle w:val="Heading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</w:p>
    <w:p w:rsidR="00FD7DF2" w:rsidRPr="00DB1A40" w:rsidRDefault="00FD7DF2" w:rsidP="00E439C6">
      <w:pPr>
        <w:pStyle w:val="Header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FD7DF2" w:rsidRPr="00DB1A40" w:rsidRDefault="00FD7DF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FD7DF2" w:rsidRPr="00DB1A40" w:rsidRDefault="00FD7DF2" w:rsidP="00E439C6">
      <w:pPr>
        <w:pStyle w:val="Header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FD7DF2" w:rsidRPr="00DB1A40" w:rsidRDefault="00FD7DF2" w:rsidP="00707FCB">
      <w:pPr>
        <w:pStyle w:val="Header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FD7DF2" w:rsidRPr="00DB1A40" w:rsidRDefault="00FD7DF2" w:rsidP="00707FCB">
      <w:pPr>
        <w:pStyle w:val="Header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FD7DF2" w:rsidRPr="00DB1A40" w:rsidRDefault="00FD7DF2" w:rsidP="00A21247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FD7DF2" w:rsidRPr="00DB1A40" w:rsidRDefault="00FD7DF2" w:rsidP="00707FCB">
      <w:pPr>
        <w:pStyle w:val="Header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FD7DF2" w:rsidRPr="00DB1A40" w:rsidRDefault="00FD7DF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FD7DF2" w:rsidRPr="00DB1A40" w:rsidRDefault="00FD7DF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FD7DF2" w:rsidRPr="00693771" w:rsidRDefault="00FD7DF2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FD7DF2" w:rsidRDefault="00FD7DF2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FD7DF2" w:rsidRPr="00DB1A40" w:rsidRDefault="00FD7DF2" w:rsidP="0006142C">
      <w:pPr>
        <w:jc w:val="center"/>
        <w:rPr>
          <w:b/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Титульный лист отчета о прохождении учеб</w:t>
      </w:r>
      <w:r>
        <w:rPr>
          <w:sz w:val="24"/>
          <w:szCs w:val="24"/>
        </w:rPr>
        <w:t>ной (ознакомительной) практики ....................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F72A25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FD7DF2" w:rsidRPr="006B45D7" w:rsidRDefault="00FD7DF2" w:rsidP="00F72A25">
      <w:pPr>
        <w:rPr>
          <w:sz w:val="24"/>
          <w:szCs w:val="24"/>
        </w:rPr>
      </w:pPr>
    </w:p>
    <w:p w:rsidR="00FD7DF2" w:rsidRPr="00DB1A40" w:rsidRDefault="00FD7DF2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FD7DF2" w:rsidRPr="00DB1A40" w:rsidRDefault="00FD7DF2" w:rsidP="0006142C">
      <w:pPr>
        <w:rPr>
          <w:bCs/>
          <w:sz w:val="24"/>
          <w:szCs w:val="24"/>
        </w:rPr>
      </w:pPr>
    </w:p>
    <w:p w:rsidR="00FD7DF2" w:rsidRPr="00DB1A40" w:rsidRDefault="00FD7DF2" w:rsidP="0006142C">
      <w:pPr>
        <w:jc w:val="both"/>
        <w:rPr>
          <w:sz w:val="24"/>
          <w:szCs w:val="24"/>
        </w:rPr>
      </w:pPr>
    </w:p>
    <w:p w:rsidR="00FD7DF2" w:rsidRPr="00DB1A40" w:rsidRDefault="00FD7DF2" w:rsidP="0006142C">
      <w:pPr>
        <w:jc w:val="both"/>
        <w:rPr>
          <w:sz w:val="24"/>
          <w:szCs w:val="24"/>
        </w:rPr>
      </w:pPr>
    </w:p>
    <w:p w:rsidR="00FD7DF2" w:rsidRPr="00DB1A40" w:rsidRDefault="00FD7DF2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FD7DF2" w:rsidRPr="00DB1A40" w:rsidRDefault="00FD7DF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FD7DF2" w:rsidRPr="00DB1A40" w:rsidRDefault="00FD7DF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FD7DF2" w:rsidRPr="00DB1A40" w:rsidRDefault="00FD7DF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6B45D7">
      <w:pPr>
        <w:jc w:val="center"/>
        <w:rPr>
          <w:sz w:val="18"/>
          <w:szCs w:val="18"/>
        </w:rPr>
      </w:pPr>
    </w:p>
    <w:p w:rsidR="00FD7DF2" w:rsidRPr="00DB1A40" w:rsidRDefault="00FD7DF2" w:rsidP="006B45D7">
      <w:pPr>
        <w:jc w:val="center"/>
      </w:pPr>
    </w:p>
    <w:p w:rsidR="00FD7DF2" w:rsidRPr="00DB1A40" w:rsidRDefault="00FD7DF2" w:rsidP="006B45D7">
      <w:pPr>
        <w:jc w:val="center"/>
      </w:pP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FD7DF2" w:rsidRPr="00DB1A40" w:rsidRDefault="00FD7DF2" w:rsidP="006B45D7">
      <w:pPr>
        <w:jc w:val="center"/>
        <w:rPr>
          <w:color w:val="000000"/>
        </w:rPr>
      </w:pPr>
    </w:p>
    <w:p w:rsidR="00FD7DF2" w:rsidRPr="00DB1A40" w:rsidRDefault="00FD7DF2" w:rsidP="006B45D7">
      <w:pPr>
        <w:pStyle w:val="Heading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FD7DF2" w:rsidRPr="00DB1A40" w:rsidRDefault="00FD7DF2" w:rsidP="006B45D7">
      <w:pPr>
        <w:pStyle w:val="Heading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FD7DF2" w:rsidRPr="00DB1A40" w:rsidRDefault="00FD7DF2" w:rsidP="006B45D7">
      <w:pPr>
        <w:widowControl w:val="0"/>
        <w:spacing w:line="360" w:lineRule="auto"/>
        <w:jc w:val="both"/>
      </w:pPr>
    </w:p>
    <w:p w:rsidR="00FD7DF2" w:rsidRPr="005E0B5F" w:rsidRDefault="00FD7DF2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FD7DF2" w:rsidRPr="00DB1A40" w:rsidRDefault="00FD7DF2" w:rsidP="006B45D7">
      <w:pPr>
        <w:widowControl w:val="0"/>
        <w:spacing w:line="360" w:lineRule="auto"/>
        <w:jc w:val="both"/>
      </w:pP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FD7DF2" w:rsidRPr="005E0B5F" w:rsidRDefault="00FD7DF2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>1. Представить общую характеристику учреждения: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график работы организации;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организационно-правовой формы;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сферы деятельности;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характера услуг, работ;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общей характеристики деятельности;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организационной структуры;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функции организации.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>2. Выполнить анализ нормативно-правовой документации и отразить в отчете основные п</w:t>
      </w:r>
      <w:r w:rsidRPr="005E0B5F">
        <w:rPr>
          <w:sz w:val="24"/>
          <w:szCs w:val="24"/>
          <w:lang w:eastAsia="ru-RU"/>
        </w:rPr>
        <w:t>о</w:t>
      </w:r>
      <w:r w:rsidRPr="005E0B5F">
        <w:rPr>
          <w:sz w:val="24"/>
          <w:szCs w:val="24"/>
          <w:lang w:eastAsia="ru-RU"/>
        </w:rPr>
        <w:t xml:space="preserve">ложения. 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 xml:space="preserve">3. </w:t>
      </w:r>
      <w:r w:rsidRPr="005E0B5F">
        <w:rPr>
          <w:sz w:val="24"/>
          <w:szCs w:val="24"/>
        </w:rPr>
        <w:t>Представить анализ официального сайта организации, его структуры и содержания.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4. Сделать краткий обзор кадрового состава организации, (знакомство с администрацией о</w:t>
      </w:r>
      <w:r w:rsidRPr="005E0B5F">
        <w:rPr>
          <w:sz w:val="24"/>
          <w:szCs w:val="24"/>
        </w:rPr>
        <w:t>р</w:t>
      </w:r>
      <w:r w:rsidRPr="005E0B5F">
        <w:rPr>
          <w:sz w:val="24"/>
          <w:szCs w:val="24"/>
        </w:rPr>
        <w:t xml:space="preserve">ганизации, руководителями подразделений (отделов). 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5. Описать основные направления деятельности подразделения (отдела), в котором работает практикант.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6. Изучить функциональную роль и должностные обязанности менеджеров высшего, средн</w:t>
      </w:r>
      <w:r w:rsidRPr="005E0B5F">
        <w:rPr>
          <w:sz w:val="24"/>
          <w:szCs w:val="24"/>
        </w:rPr>
        <w:t>е</w:t>
      </w:r>
      <w:r w:rsidRPr="005E0B5F">
        <w:rPr>
          <w:sz w:val="24"/>
          <w:szCs w:val="24"/>
        </w:rPr>
        <w:t>го и низшего звена (рядовых менеджеров) организации (должностную инструкцию предст</w:t>
      </w:r>
      <w:r w:rsidRPr="005E0B5F">
        <w:rPr>
          <w:sz w:val="24"/>
          <w:szCs w:val="24"/>
        </w:rPr>
        <w:t>а</w:t>
      </w:r>
      <w:r w:rsidRPr="005E0B5F">
        <w:rPr>
          <w:sz w:val="24"/>
          <w:szCs w:val="24"/>
        </w:rPr>
        <w:t>вить в приложении).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7. Изучить деятельность структурного подразделения: определить: назначение, место в орг</w:t>
      </w:r>
      <w:r w:rsidRPr="005E0B5F">
        <w:rPr>
          <w:sz w:val="24"/>
          <w:szCs w:val="24"/>
        </w:rPr>
        <w:t>а</w:t>
      </w:r>
      <w:r w:rsidRPr="005E0B5F">
        <w:rPr>
          <w:sz w:val="24"/>
          <w:szCs w:val="24"/>
        </w:rPr>
        <w:t>низационной структуре, задачи деятельности и взаимосвязи с другими структурными под-разделениями, основные виды работ по каждой должности, взаимосвязи внутри структурн</w:t>
      </w:r>
      <w:r w:rsidRPr="005E0B5F">
        <w:rPr>
          <w:sz w:val="24"/>
          <w:szCs w:val="24"/>
        </w:rPr>
        <w:t>о</w:t>
      </w:r>
      <w:r w:rsidRPr="005E0B5F">
        <w:rPr>
          <w:sz w:val="24"/>
          <w:szCs w:val="24"/>
        </w:rPr>
        <w:t>го подразделения, а также условия, нормирование и оплата труда сотрудников.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8. Хронометраж рабочего времени менеджеров низшего и среднего звена управления  (фи</w:t>
      </w:r>
      <w:r w:rsidRPr="005E0B5F">
        <w:rPr>
          <w:sz w:val="24"/>
          <w:szCs w:val="24"/>
        </w:rPr>
        <w:t>к</w:t>
      </w:r>
      <w:r w:rsidRPr="005E0B5F">
        <w:rPr>
          <w:sz w:val="24"/>
          <w:szCs w:val="24"/>
        </w:rPr>
        <w:t>сация наблюдений за их действиями в течении рабочего дня).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9. Проанализировать результаты хронометража, выявить причины простоев в работе, сниж</w:t>
      </w:r>
      <w:r w:rsidRPr="005E0B5F">
        <w:rPr>
          <w:sz w:val="24"/>
          <w:szCs w:val="24"/>
        </w:rPr>
        <w:t>е</w:t>
      </w:r>
      <w:r w:rsidRPr="005E0B5F">
        <w:rPr>
          <w:sz w:val="24"/>
          <w:szCs w:val="24"/>
        </w:rPr>
        <w:t>ния производительности труда, мотивации к труду.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10. Дать рекомендации по улучшению результативности труда менеджеров, снижению пр</w:t>
      </w:r>
      <w:r w:rsidRPr="005E0B5F">
        <w:rPr>
          <w:sz w:val="24"/>
          <w:szCs w:val="24"/>
        </w:rPr>
        <w:t>о</w:t>
      </w:r>
      <w:r w:rsidRPr="005E0B5F">
        <w:rPr>
          <w:sz w:val="24"/>
          <w:szCs w:val="24"/>
        </w:rPr>
        <w:t>стоев, условий организации труда.</w:t>
      </w:r>
    </w:p>
    <w:p w:rsidR="00FD7DF2" w:rsidRPr="005E0B5F" w:rsidRDefault="00FD7DF2" w:rsidP="0069377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11. Дать общую оценку эффективности организации управления в организации.</w:t>
      </w:r>
    </w:p>
    <w:p w:rsidR="00FD7DF2" w:rsidRPr="005E0B5F" w:rsidRDefault="00FD7DF2" w:rsidP="00693771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12.Оформить дневник практики.</w:t>
      </w:r>
    </w:p>
    <w:p w:rsidR="00FD7DF2" w:rsidRPr="005E0B5F" w:rsidRDefault="00FD7DF2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13.Оформить отчет по практике.</w:t>
      </w:r>
    </w:p>
    <w:p w:rsidR="00FD7DF2" w:rsidRPr="005E0B5F" w:rsidRDefault="00FD7DF2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14.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FD7DF2" w:rsidRPr="00DB1A40" w:rsidRDefault="00FD7DF2" w:rsidP="006B45D7">
      <w:pPr>
        <w:widowControl w:val="0"/>
        <w:spacing w:line="360" w:lineRule="auto"/>
      </w:pPr>
    </w:p>
    <w:p w:rsidR="00FD7DF2" w:rsidRPr="00DB1A40" w:rsidRDefault="00FD7DF2" w:rsidP="006B45D7"/>
    <w:p w:rsidR="00FD7DF2" w:rsidRPr="00DB1A40" w:rsidRDefault="00FD7DF2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FD7DF2" w:rsidRPr="00DB1A40" w:rsidRDefault="00FD7DF2" w:rsidP="006B45D7">
      <w:r w:rsidRPr="00DB1A40">
        <w:t xml:space="preserve">                                (подпись обучающегося)</w:t>
      </w:r>
    </w:p>
    <w:p w:rsidR="00FD7DF2" w:rsidRPr="00DB1A40" w:rsidRDefault="00FD7DF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FD7DF2" w:rsidRPr="00DB1A40" w:rsidRDefault="00FD7DF2" w:rsidP="00F72A25">
      <w:pPr>
        <w:pStyle w:val="10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FD7DF2" w:rsidRPr="00DB1A40" w:rsidRDefault="00FD7DF2" w:rsidP="00F72A2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FD7DF2" w:rsidRPr="00DB1A40" w:rsidRDefault="00FD7DF2" w:rsidP="00F72A25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00"/>
        <w:gridCol w:w="7388"/>
        <w:gridCol w:w="1666"/>
      </w:tblGrid>
      <w:tr w:rsidR="00FD7DF2" w:rsidRPr="00DB1A40" w:rsidTr="00D7788C"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зад</w:t>
            </w:r>
            <w:r w:rsidRPr="00C4685B">
              <w:rPr>
                <w:color w:val="000000"/>
                <w:sz w:val="24"/>
                <w:szCs w:val="24"/>
              </w:rPr>
              <w:t>а</w:t>
            </w:r>
            <w:r w:rsidRPr="00C4685B">
              <w:rPr>
                <w:color w:val="000000"/>
                <w:sz w:val="24"/>
                <w:szCs w:val="24"/>
              </w:rPr>
              <w:t xml:space="preserve">ния на практику. Ознакомление с программой практики. </w:t>
            </w:r>
          </w:p>
          <w:p w:rsidR="00FD7DF2" w:rsidRPr="00C4685B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rPr>
          <w:trHeight w:val="2175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pStyle w:val="NoSpacing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FD7DF2" w:rsidRPr="00C4685B" w:rsidRDefault="00FD7DF2" w:rsidP="00D7788C">
            <w:pPr>
              <w:pStyle w:val="NoSpacing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C4685B" w:rsidRDefault="00FD7DF2" w:rsidP="00D7788C">
            <w:pPr>
              <w:pStyle w:val="NoSpacing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Знакомство с администрацией, руководителями подразделений, ряд</w:t>
            </w:r>
            <w:r w:rsidRPr="00C4685B">
              <w:rPr>
                <w:sz w:val="24"/>
                <w:szCs w:val="24"/>
              </w:rPr>
              <w:t>о</w:t>
            </w:r>
            <w:r w:rsidRPr="00C4685B">
              <w:rPr>
                <w:sz w:val="24"/>
                <w:szCs w:val="24"/>
              </w:rPr>
              <w:t>выми менеджерами</w:t>
            </w:r>
          </w:p>
          <w:p w:rsidR="00FD7DF2" w:rsidRPr="00C4685B" w:rsidRDefault="00FD7DF2" w:rsidP="00D7788C">
            <w:pPr>
              <w:pStyle w:val="NoSpacing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C4685B" w:rsidRDefault="00FD7DF2" w:rsidP="00D7788C">
            <w:pPr>
              <w:pStyle w:val="NoSpacing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Изучить функциональную роль и должностные рядового менеджера подразделения (по прохождению практики) - должностная инструкция.</w:t>
            </w:r>
          </w:p>
          <w:p w:rsidR="00FD7DF2" w:rsidRPr="00C4685B" w:rsidRDefault="00FD7DF2" w:rsidP="00D7788C">
            <w:pPr>
              <w:pStyle w:val="NoSpacing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Познакомиться с планом предприятия (учреждения, организации) на период учебной практики.</w:t>
            </w:r>
          </w:p>
          <w:p w:rsidR="00FD7DF2" w:rsidRPr="00C4685B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графика работы предприятия (организации).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дней</w:t>
            </w:r>
          </w:p>
        </w:tc>
      </w:tr>
      <w:tr w:rsidR="00FD7DF2" w:rsidRPr="00DB1A40" w:rsidTr="00D7788C">
        <w:trPr>
          <w:trHeight w:val="2130"/>
        </w:trPr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Изучить деятельность структурного подразделения: определить: н</w:t>
            </w:r>
            <w:r w:rsidRPr="005E0B5F">
              <w:rPr>
                <w:sz w:val="24"/>
                <w:szCs w:val="24"/>
              </w:rPr>
              <w:t>а</w:t>
            </w:r>
            <w:r w:rsidRPr="005E0B5F">
              <w:rPr>
                <w:sz w:val="24"/>
                <w:szCs w:val="24"/>
              </w:rPr>
              <w:t>значение, место в организационной структуре, задачи деятельности и взаимосвязи с другими структурными подразделениями, основные в</w:t>
            </w:r>
            <w:r w:rsidRPr="005E0B5F">
              <w:rPr>
                <w:sz w:val="24"/>
                <w:szCs w:val="24"/>
              </w:rPr>
              <w:t>и</w:t>
            </w:r>
            <w:r w:rsidRPr="005E0B5F">
              <w:rPr>
                <w:sz w:val="24"/>
                <w:szCs w:val="24"/>
              </w:rPr>
              <w:t>ды работ по каждой должности, взаимосвязи внутри структурного по</w:t>
            </w:r>
            <w:r w:rsidRPr="005E0B5F">
              <w:rPr>
                <w:sz w:val="24"/>
                <w:szCs w:val="24"/>
              </w:rPr>
              <w:t>д</w:t>
            </w:r>
            <w:r w:rsidRPr="005E0B5F">
              <w:rPr>
                <w:sz w:val="24"/>
                <w:szCs w:val="24"/>
              </w:rPr>
              <w:t>разделения, а также условия, нормирование и оплата труда сотрудн</w:t>
            </w:r>
            <w:r w:rsidRPr="005E0B5F">
              <w:rPr>
                <w:sz w:val="24"/>
                <w:szCs w:val="24"/>
              </w:rPr>
              <w:t>и</w:t>
            </w:r>
            <w:r w:rsidRPr="005E0B5F">
              <w:rPr>
                <w:sz w:val="24"/>
                <w:szCs w:val="24"/>
              </w:rPr>
              <w:t>ков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 результатам посещений и анализа </w:t>
            </w:r>
            <w:r>
              <w:rPr>
                <w:sz w:val="24"/>
                <w:szCs w:val="24"/>
              </w:rPr>
              <w:t>работы организации подготовить</w:t>
            </w:r>
            <w:r w:rsidRPr="00DB1A40">
              <w:rPr>
                <w:sz w:val="24"/>
                <w:szCs w:val="24"/>
              </w:rPr>
              <w:t xml:space="preserve"> отчеты.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дня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дня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Pr="00DB1A40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</w:t>
            </w:r>
          </w:p>
        </w:tc>
      </w:tr>
      <w:tr w:rsidR="00FD7DF2" w:rsidRPr="00DB1A40" w:rsidTr="00D7788C"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Pr="00DB1A40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день</w:t>
            </w:r>
          </w:p>
        </w:tc>
      </w:tr>
    </w:tbl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Pr="00DB1A40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FD7DF2" w:rsidRPr="00DB1A40" w:rsidRDefault="00FD7DF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FD7DF2" w:rsidRPr="00DB1A40" w:rsidRDefault="00FD7DF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FD7DF2" w:rsidRPr="005E0B5F" w:rsidRDefault="00FD7DF2" w:rsidP="005E0B5F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FD7DF2" w:rsidRPr="005E0B5F" w:rsidRDefault="00FD7DF2" w:rsidP="005E0B5F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</w:p>
    <w:p w:rsidR="00FD7DF2" w:rsidRPr="005E0B5F" w:rsidRDefault="00FD7DF2" w:rsidP="005E0B5F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2 курса </w:t>
      </w:r>
    </w:p>
    <w:p w:rsidR="00FD7DF2" w:rsidRPr="005E0B5F" w:rsidRDefault="00FD7DF2" w:rsidP="005E0B5F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FD7DF2" w:rsidRPr="00DB1A40" w:rsidRDefault="00FD7DF2" w:rsidP="00E439C6">
      <w:pPr>
        <w:pStyle w:val="Header"/>
        <w:jc w:val="center"/>
      </w:pPr>
      <w:r w:rsidRPr="00DB1A40">
        <w:t>_______________________________________________________</w:t>
      </w:r>
    </w:p>
    <w:p w:rsidR="00FD7DF2" w:rsidRPr="00DB1A40" w:rsidRDefault="00FD7DF2" w:rsidP="00E439C6">
      <w:pPr>
        <w:pStyle w:val="Header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FD7DF2" w:rsidRPr="00DB1A40" w:rsidRDefault="00FD7DF2" w:rsidP="00E439C6">
      <w:pPr>
        <w:pStyle w:val="Header"/>
        <w:jc w:val="center"/>
      </w:pPr>
      <w:r w:rsidRPr="00DB1A40">
        <w:t>Наименование базы практики: __________________________________________________</w:t>
      </w:r>
    </w:p>
    <w:p w:rsidR="00FD7DF2" w:rsidRPr="00DB1A40" w:rsidRDefault="00FD7DF2" w:rsidP="00E439C6">
      <w:pPr>
        <w:pStyle w:val="Header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23"/>
        <w:gridCol w:w="6756"/>
        <w:gridCol w:w="1852"/>
      </w:tblGrid>
      <w:tr w:rsidR="00FD7DF2" w:rsidRPr="00DB1A40" w:rsidTr="005E0B5F">
        <w:tc>
          <w:tcPr>
            <w:tcW w:w="1423" w:type="dxa"/>
            <w:vAlign w:val="center"/>
          </w:tcPr>
          <w:p w:rsidR="00FD7DF2" w:rsidRPr="00DB1A40" w:rsidRDefault="00FD7DF2" w:rsidP="00DC093A">
            <w:pPr>
              <w:pStyle w:val="Heading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756" w:type="dxa"/>
            <w:vAlign w:val="center"/>
          </w:tcPr>
          <w:p w:rsidR="00FD7DF2" w:rsidRPr="00DB1A40" w:rsidRDefault="00FD7DF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756" w:type="dxa"/>
          </w:tcPr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о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ь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 xml:space="preserve">ного задания. 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FD7DF2" w:rsidRPr="007552C1" w:rsidRDefault="00FD7DF2" w:rsidP="005E0B5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5426B7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</w:t>
            </w:r>
          </w:p>
          <w:p w:rsidR="00FD7DF2" w:rsidRPr="00DB1A40" w:rsidRDefault="00FD7DF2" w:rsidP="005426B7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ром работает практикант.</w:t>
            </w:r>
          </w:p>
          <w:p w:rsidR="00FD7DF2" w:rsidRPr="00DB1A40" w:rsidRDefault="00FD7DF2" w:rsidP="005426B7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>рядового мене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жера подразделения (по прохождению практики) -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FD7DF2" w:rsidRPr="00DB1A40" w:rsidRDefault="00FD7DF2" w:rsidP="005426B7">
            <w:pPr>
              <w:pStyle w:val="NoSpacing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ции) на период учебной практики.</w:t>
            </w:r>
          </w:p>
          <w:p w:rsidR="00FD7DF2" w:rsidRPr="00DB1A40" w:rsidRDefault="00FD7DF2" w:rsidP="007066A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FD7DF2" w:rsidRPr="00DB1A40" w:rsidRDefault="00FD7DF2" w:rsidP="005426B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практики).</w:t>
            </w:r>
          </w:p>
          <w:p w:rsidR="00FD7DF2" w:rsidRPr="00DB1A40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FD7DF2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F72A25">
            <w:pPr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Хронометраж рабочего времени менеджеров низшего и среднего звена управления  (фиксация наблюдений за их действиями в т</w:t>
            </w:r>
            <w:r w:rsidRPr="005E0B5F">
              <w:rPr>
                <w:sz w:val="24"/>
                <w:szCs w:val="24"/>
              </w:rPr>
              <w:t>е</w:t>
            </w:r>
            <w:r w:rsidRPr="005E0B5F">
              <w:rPr>
                <w:sz w:val="24"/>
                <w:szCs w:val="24"/>
              </w:rPr>
              <w:t>чении рабочего дня)</w:t>
            </w:r>
            <w:r w:rsidRPr="00DB1A40">
              <w:rPr>
                <w:sz w:val="24"/>
                <w:szCs w:val="24"/>
              </w:rPr>
              <w:t xml:space="preserve">(приложение </w:t>
            </w:r>
            <w:r>
              <w:rPr>
                <w:sz w:val="24"/>
                <w:szCs w:val="24"/>
              </w:rPr>
              <w:t>7</w:t>
            </w:r>
            <w:r w:rsidRPr="00DB1A40">
              <w:rPr>
                <w:sz w:val="24"/>
                <w:szCs w:val="24"/>
              </w:rPr>
              <w:t>)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B07860">
            <w:pPr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</w:t>
            </w:r>
            <w:r w:rsidRPr="005E0B5F">
              <w:rPr>
                <w:sz w:val="24"/>
                <w:szCs w:val="24"/>
              </w:rPr>
              <w:t>ь</w:t>
            </w:r>
            <w:r w:rsidRPr="005E0B5F">
              <w:rPr>
                <w:sz w:val="24"/>
                <w:szCs w:val="24"/>
              </w:rPr>
              <w:t>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  <w:p w:rsidR="00FD7DF2" w:rsidRPr="00DB1A40" w:rsidRDefault="00FD7DF2" w:rsidP="005426B7">
            <w:pPr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Обработка </w:t>
            </w:r>
            <w:r>
              <w:rPr>
                <w:sz w:val="24"/>
                <w:szCs w:val="24"/>
              </w:rPr>
              <w:t>х</w:t>
            </w:r>
            <w:r w:rsidRPr="005E0B5F">
              <w:rPr>
                <w:sz w:val="24"/>
                <w:szCs w:val="24"/>
              </w:rPr>
              <w:t>ронометраж</w:t>
            </w:r>
            <w:r>
              <w:rPr>
                <w:sz w:val="24"/>
                <w:szCs w:val="24"/>
              </w:rPr>
              <w:t>а</w:t>
            </w:r>
            <w:r w:rsidRPr="005E0B5F">
              <w:rPr>
                <w:sz w:val="24"/>
                <w:szCs w:val="24"/>
              </w:rPr>
              <w:t xml:space="preserve"> рабочего времени менеджеров низшего и среднего звена управления</w:t>
            </w:r>
            <w:r>
              <w:rPr>
                <w:sz w:val="24"/>
                <w:szCs w:val="24"/>
              </w:rPr>
              <w:t xml:space="preserve"> (Приложение 8)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C468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756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  <w:p w:rsidR="00FD7DF2" w:rsidRPr="00DB1A40" w:rsidRDefault="00FD7DF2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FD7DF2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  <w:vMerge w:val="restart"/>
          </w:tcPr>
          <w:p w:rsidR="00FD7DF2" w:rsidRDefault="00FD7DF2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Анализ результатов х</w:t>
            </w:r>
            <w:r w:rsidRPr="005E0B5F">
              <w:rPr>
                <w:sz w:val="24"/>
                <w:szCs w:val="24"/>
              </w:rPr>
              <w:t>ронометраж</w:t>
            </w:r>
            <w:r>
              <w:rPr>
                <w:sz w:val="24"/>
                <w:szCs w:val="24"/>
              </w:rPr>
              <w:t>а</w:t>
            </w:r>
            <w:r w:rsidRPr="005E0B5F">
              <w:rPr>
                <w:sz w:val="24"/>
                <w:szCs w:val="24"/>
              </w:rPr>
              <w:t xml:space="preserve"> рабочего времени менедж</w:t>
            </w:r>
            <w:r w:rsidRPr="005E0B5F">
              <w:rPr>
                <w:sz w:val="24"/>
                <w:szCs w:val="24"/>
              </w:rPr>
              <w:t>е</w:t>
            </w:r>
            <w:r w:rsidRPr="005E0B5F">
              <w:rPr>
                <w:sz w:val="24"/>
                <w:szCs w:val="24"/>
              </w:rPr>
              <w:t>ров низшего и среднего звена управления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Написание отчёта по практике.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FD7DF2" w:rsidRPr="00DB1A40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организ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ции (вуза) 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FD7DF2" w:rsidRPr="00DB1A40" w:rsidRDefault="00FD7DF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FD7DF2" w:rsidRPr="00DB1A40" w:rsidRDefault="00FD7DF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FD7DF2" w:rsidRPr="00DB1A40" w:rsidRDefault="00FD7DF2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FD7DF2" w:rsidRPr="00DB1A40" w:rsidRDefault="00FD7DF2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FD7DF2" w:rsidRPr="00DB1A40" w:rsidRDefault="00FD7DF2" w:rsidP="0040728C"/>
    <w:p w:rsidR="00FD7DF2" w:rsidRPr="00DB1A40" w:rsidRDefault="00FD7DF2" w:rsidP="0040728C">
      <w:pPr>
        <w:pStyle w:val="BodyText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FD7DF2" w:rsidRPr="00DB1A40" w:rsidRDefault="00FD7DF2" w:rsidP="0040728C">
      <w:pPr>
        <w:pStyle w:val="BodyText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FD7DF2" w:rsidRPr="00DB1A40" w:rsidRDefault="00FD7DF2" w:rsidP="0040728C">
      <w:pPr>
        <w:pStyle w:val="NoSpacing"/>
        <w:jc w:val="center"/>
      </w:pPr>
      <w:r w:rsidRPr="00DB1A40">
        <w:t>(с указанием степени его теоретической подготовки, трудовой дисциплины)</w:t>
      </w:r>
    </w:p>
    <w:p w:rsidR="00FD7DF2" w:rsidRPr="00DB1A40" w:rsidRDefault="00FD7DF2" w:rsidP="0040728C">
      <w:pPr>
        <w:pStyle w:val="Header"/>
        <w:spacing w:line="360" w:lineRule="auto"/>
        <w:jc w:val="center"/>
      </w:pPr>
    </w:p>
    <w:p w:rsidR="00FD7DF2" w:rsidRPr="00DB1A40" w:rsidRDefault="00FD7DF2" w:rsidP="0040728C">
      <w:pPr>
        <w:pStyle w:val="Header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FD7DF2" w:rsidRPr="00DB1A40" w:rsidRDefault="00FD7DF2" w:rsidP="0040728C">
      <w:pPr>
        <w:pStyle w:val="Header"/>
        <w:spacing w:line="360" w:lineRule="auto"/>
        <w:jc w:val="center"/>
      </w:pPr>
    </w:p>
    <w:p w:rsidR="00FD7DF2" w:rsidRPr="00DB1A40" w:rsidRDefault="00FD7DF2" w:rsidP="0040728C">
      <w:pPr>
        <w:pStyle w:val="Header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FD7DF2" w:rsidRPr="00DB1A40" w:rsidRDefault="00FD7DF2" w:rsidP="0040728C">
      <w:pPr>
        <w:pStyle w:val="Header"/>
        <w:jc w:val="center"/>
      </w:pPr>
      <w:r w:rsidRPr="00DB1A40">
        <w:t>_______________________________________________________</w:t>
      </w:r>
    </w:p>
    <w:p w:rsidR="00FD7DF2" w:rsidRPr="00DB1A40" w:rsidRDefault="00FD7DF2" w:rsidP="0040728C">
      <w:pPr>
        <w:pStyle w:val="Header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FD7DF2" w:rsidRPr="00DB1A40" w:rsidRDefault="00FD7DF2" w:rsidP="0040728C">
      <w:pPr>
        <w:pStyle w:val="Header"/>
        <w:jc w:val="center"/>
      </w:pPr>
      <w:r w:rsidRPr="00DB1A40">
        <w:t>Наименование базы практики: __________________________________________________</w:t>
      </w:r>
    </w:p>
    <w:p w:rsidR="00FD7DF2" w:rsidRPr="00DB1A40" w:rsidRDefault="00FD7DF2" w:rsidP="0040728C">
      <w:pPr>
        <w:pStyle w:val="Header"/>
        <w:rPr>
          <w:spacing w:val="40"/>
        </w:rPr>
      </w:pPr>
    </w:p>
    <w:p w:rsidR="00FD7DF2" w:rsidRPr="00DB1A40" w:rsidRDefault="00FD7DF2" w:rsidP="0040728C">
      <w:pPr>
        <w:shd w:val="clear" w:color="auto" w:fill="FFFFFF"/>
        <w:spacing w:before="202"/>
        <w:jc w:val="center"/>
      </w:pPr>
    </w:p>
    <w:p w:rsidR="00FD7DF2" w:rsidRPr="00DB1A40" w:rsidRDefault="00FD7DF2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DF2" w:rsidRPr="00DB1A40" w:rsidRDefault="00FD7DF2" w:rsidP="0040728C">
      <w:pPr>
        <w:shd w:val="clear" w:color="auto" w:fill="FFFFFF"/>
        <w:spacing w:before="202"/>
        <w:jc w:val="right"/>
      </w:pPr>
    </w:p>
    <w:p w:rsidR="00FD7DF2" w:rsidRPr="00DB1A40" w:rsidRDefault="00FD7DF2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FD7DF2" w:rsidRPr="00DB1A40" w:rsidRDefault="00FD7DF2" w:rsidP="0040728C">
      <w:pPr>
        <w:shd w:val="clear" w:color="auto" w:fill="FFFFFF"/>
        <w:spacing w:before="202"/>
        <w:jc w:val="right"/>
      </w:pPr>
    </w:p>
    <w:p w:rsidR="00FD7DF2" w:rsidRPr="00DB1A40" w:rsidRDefault="00FD7DF2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FD7DF2" w:rsidRPr="00DB1A40" w:rsidRDefault="00FD7DF2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FD7DF2" w:rsidRPr="00DB1A40" w:rsidRDefault="00FD7DF2" w:rsidP="0040728C">
      <w:pPr>
        <w:pStyle w:val="NoSpacing"/>
        <w:jc w:val="both"/>
        <w:rPr>
          <w:i/>
        </w:rPr>
      </w:pPr>
      <w:r w:rsidRPr="00DB1A40">
        <w:rPr>
          <w:i/>
        </w:rPr>
        <w:t>(Ф.И.О.)</w:t>
      </w:r>
    </w:p>
    <w:p w:rsidR="00FD7DF2" w:rsidRPr="00DB1A40" w:rsidRDefault="00FD7DF2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FD7DF2" w:rsidRPr="00DB1A40" w:rsidRDefault="00FD7DF2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FD7DF2" w:rsidRPr="00DB1A40" w:rsidRDefault="00FD7DF2" w:rsidP="00754C3E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7</w:t>
      </w:r>
    </w:p>
    <w:p w:rsidR="00FD7DF2" w:rsidRPr="00DB1A40" w:rsidRDefault="00FD7DF2" w:rsidP="00754C3E">
      <w:pPr>
        <w:jc w:val="right"/>
        <w:rPr>
          <w:sz w:val="24"/>
          <w:szCs w:val="24"/>
        </w:rPr>
      </w:pPr>
    </w:p>
    <w:p w:rsidR="00FD7DF2" w:rsidRDefault="00FD7DF2" w:rsidP="00A94241">
      <w:pPr>
        <w:jc w:val="center"/>
        <w:rPr>
          <w:b/>
          <w:sz w:val="28"/>
          <w:szCs w:val="28"/>
          <w:u w:val="single"/>
        </w:rPr>
      </w:pPr>
      <w:r w:rsidRPr="00926C1D">
        <w:rPr>
          <w:b/>
          <w:sz w:val="28"/>
          <w:szCs w:val="28"/>
          <w:u w:val="single"/>
        </w:rPr>
        <w:t>Результаты исследования затрат рабочего времени</w:t>
      </w:r>
      <w:r>
        <w:rPr>
          <w:b/>
          <w:sz w:val="28"/>
          <w:szCs w:val="28"/>
          <w:u w:val="single"/>
        </w:rPr>
        <w:t xml:space="preserve"> менеджеров низжего и среднего звена</w:t>
      </w:r>
    </w:p>
    <w:p w:rsidR="00FD7DF2" w:rsidRPr="00926C1D" w:rsidRDefault="00FD7DF2" w:rsidP="00F719CE">
      <w:pPr>
        <w:spacing w:line="120" w:lineRule="auto"/>
        <w:jc w:val="center"/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5557"/>
        <w:gridCol w:w="2835"/>
        <w:gridCol w:w="1464"/>
      </w:tblGrid>
      <w:tr w:rsidR="00FD7DF2" w:rsidRPr="00DB1A40" w:rsidTr="007552C1">
        <w:tc>
          <w:tcPr>
            <w:tcW w:w="5557" w:type="dxa"/>
          </w:tcPr>
          <w:p w:rsidR="00FD7DF2" w:rsidRPr="007552C1" w:rsidRDefault="00FD7DF2" w:rsidP="007552C1">
            <w:pPr>
              <w:jc w:val="both"/>
              <w:rPr>
                <w:b/>
                <w:i/>
                <w:sz w:val="22"/>
                <w:szCs w:val="22"/>
              </w:rPr>
            </w:pPr>
            <w:r w:rsidRPr="007552C1">
              <w:rPr>
                <w:b/>
                <w:i/>
                <w:sz w:val="22"/>
                <w:szCs w:val="22"/>
              </w:rPr>
              <w:t>Дни и затраченное время, ч, мин.</w:t>
            </w:r>
          </w:p>
          <w:p w:rsidR="00FD7DF2" w:rsidRPr="007552C1" w:rsidRDefault="00FD7DF2" w:rsidP="007552C1">
            <w:pPr>
              <w:jc w:val="both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Вопросы, выясняемые при анализе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2"/>
                <w:szCs w:val="22"/>
              </w:rPr>
            </w:pPr>
            <w:r w:rsidRPr="007552C1">
              <w:rPr>
                <w:b/>
                <w:i/>
                <w:sz w:val="22"/>
                <w:szCs w:val="22"/>
              </w:rPr>
              <w:t>Сроки (4 и 5 день практики)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время, ч, мин.</w:t>
            </w:r>
          </w:p>
        </w:tc>
        <w:tc>
          <w:tcPr>
            <w:tcW w:w="1464" w:type="dxa"/>
          </w:tcPr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Итого врем</w:t>
            </w:r>
            <w:r w:rsidRPr="007552C1">
              <w:rPr>
                <w:b/>
                <w:i/>
                <w:sz w:val="22"/>
                <w:szCs w:val="22"/>
              </w:rPr>
              <w:t>е</w:t>
            </w:r>
            <w:r w:rsidRPr="007552C1">
              <w:rPr>
                <w:b/>
                <w:i/>
                <w:sz w:val="22"/>
                <w:szCs w:val="22"/>
              </w:rPr>
              <w:t>ни, ч, мин.</w:t>
            </w:r>
          </w:p>
        </w:tc>
      </w:tr>
      <w:tr w:rsidR="00FD7DF2" w:rsidRPr="00DB1A40" w:rsidTr="007552C1">
        <w:tc>
          <w:tcPr>
            <w:tcW w:w="5557" w:type="dxa"/>
          </w:tcPr>
          <w:p w:rsidR="00FD7DF2" w:rsidRPr="00862077" w:rsidRDefault="00FD7DF2" w:rsidP="00A94241">
            <w:r w:rsidRPr="00862077">
              <w:t xml:space="preserve">1. На что </w:t>
            </w:r>
            <w:r>
              <w:t>менеджер</w:t>
            </w:r>
            <w:r w:rsidRPr="00862077">
              <w:t xml:space="preserve"> тра</w:t>
            </w:r>
            <w:r>
              <w:t>тит</w:t>
            </w:r>
            <w:r w:rsidRPr="00862077">
              <w:t xml:space="preserve"> рабочее время:</w:t>
            </w:r>
          </w:p>
          <w:p w:rsidR="00FD7DF2" w:rsidRDefault="00FD7DF2" w:rsidP="00A94241">
            <w:r>
              <w:t>1.1. Н</w:t>
            </w:r>
            <w:r w:rsidRPr="00862077">
              <w:t>а</w:t>
            </w:r>
            <w:r>
              <w:t xml:space="preserve"> выполнение непосредственной работы</w:t>
            </w:r>
          </w:p>
          <w:p w:rsidR="00FD7DF2" w:rsidRDefault="00FD7DF2" w:rsidP="00A94241">
            <w:r>
              <w:t>1.2. На собрания, совещания, встречи</w:t>
            </w:r>
          </w:p>
          <w:p w:rsidR="00FD7DF2" w:rsidRDefault="00FD7DF2" w:rsidP="00A94241">
            <w:r>
              <w:t>1.3. На ожидание работы</w:t>
            </w:r>
          </w:p>
          <w:p w:rsidR="00FD7DF2" w:rsidRDefault="00FD7DF2" w:rsidP="00A94241">
            <w:r>
              <w:t>1.4. На различные помехи (внутренние и внешние)</w:t>
            </w:r>
          </w:p>
          <w:p w:rsidR="00FD7DF2" w:rsidRDefault="00FD7DF2" w:rsidP="00A94241">
            <w:r>
              <w:t>1.5. На личные нужды</w:t>
            </w:r>
          </w:p>
          <w:p w:rsidR="00FD7DF2" w:rsidRDefault="00FD7DF2" w:rsidP="00A94241">
            <w:r>
              <w:t>1.6. На обед (чай, кофе)</w:t>
            </w:r>
          </w:p>
          <w:p w:rsidR="00FD7DF2" w:rsidRPr="007552C1" w:rsidRDefault="00FD7DF2" w:rsidP="007552C1">
            <w:pPr>
              <w:jc w:val="both"/>
              <w:rPr>
                <w:sz w:val="24"/>
                <w:szCs w:val="24"/>
              </w:rPr>
            </w:pPr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</w:tcPr>
          <w:p w:rsidR="00FD7DF2" w:rsidRDefault="00FD7DF2" w:rsidP="00A94241">
            <w:r>
              <w:t>2. Сколько времени уходит на выполнение различных видов работ:</w:t>
            </w:r>
          </w:p>
          <w:p w:rsidR="00FD7DF2" w:rsidRDefault="00FD7DF2" w:rsidP="00A94241">
            <w:r>
              <w:t>2.1. По управлению:</w:t>
            </w:r>
          </w:p>
          <w:p w:rsidR="00FD7DF2" w:rsidRDefault="00FD7DF2" w:rsidP="00A94241">
            <w:r>
              <w:t xml:space="preserve">          на планирование</w:t>
            </w:r>
          </w:p>
          <w:p w:rsidR="00FD7DF2" w:rsidRDefault="00FD7DF2" w:rsidP="00A94241">
            <w:r>
              <w:t xml:space="preserve">          на организацию</w:t>
            </w:r>
          </w:p>
          <w:p w:rsidR="00FD7DF2" w:rsidRDefault="00FD7DF2" w:rsidP="00A94241">
            <w:r>
              <w:t>2.2. На вопросы, связанные с:</w:t>
            </w:r>
          </w:p>
          <w:p w:rsidR="00FD7DF2" w:rsidRDefault="00FD7DF2" w:rsidP="00A94241">
            <w:r>
              <w:t xml:space="preserve">          экономикой</w:t>
            </w:r>
          </w:p>
          <w:p w:rsidR="00FD7DF2" w:rsidRDefault="00FD7DF2" w:rsidP="00A94241">
            <w:r>
              <w:t xml:space="preserve">         рынком</w:t>
            </w:r>
          </w:p>
          <w:p w:rsidR="00FD7DF2" w:rsidRDefault="00FD7DF2" w:rsidP="00A94241">
            <w:r>
              <w:t xml:space="preserve">          рабочей силой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</w:tcPr>
          <w:p w:rsidR="00FD7DF2" w:rsidRDefault="00FD7DF2" w:rsidP="00A94241">
            <w:r>
              <w:t>3. Сколько времени менеджер тратит на специально выделе</w:t>
            </w:r>
            <w:r>
              <w:t>н</w:t>
            </w:r>
            <w:r>
              <w:t>ные важные мероприятия, влияющие на конечные результаты:</w:t>
            </w:r>
          </w:p>
          <w:p w:rsidR="00FD7DF2" w:rsidRDefault="00FD7DF2" w:rsidP="00A94241">
            <w:r>
              <w:t>3.1. Собрания, совещания, заседания и другие мероприятия, принесшие пользу</w:t>
            </w:r>
          </w:p>
          <w:p w:rsidR="00FD7DF2" w:rsidRDefault="00FD7DF2" w:rsidP="00A94241">
            <w:r>
              <w:t>3.2. Собрания, совещания, заседания и другие мероприятия, не принесшие пользы</w:t>
            </w:r>
          </w:p>
          <w:p w:rsidR="00FD7DF2" w:rsidRDefault="00FD7DF2" w:rsidP="00A94241"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7F0278">
            <w:r>
              <w:t xml:space="preserve">4. </w:t>
            </w:r>
            <w:r w:rsidRPr="007552C1">
              <w:rPr>
                <w:spacing w:val="-18"/>
              </w:rPr>
              <w:t>Какие результаты по работе менеджера я получу, какого качества и сколько:</w:t>
            </w:r>
          </w:p>
          <w:p w:rsidR="00FD7DF2" w:rsidRDefault="00FD7DF2" w:rsidP="007F0278">
            <w:r>
              <w:t>4.1. Количество продукции высшего качества</w:t>
            </w:r>
          </w:p>
          <w:p w:rsidR="00FD7DF2" w:rsidRDefault="00FD7DF2" w:rsidP="007F0278">
            <w:r>
              <w:t>4.2. Количество продукции первой категории</w:t>
            </w:r>
          </w:p>
          <w:p w:rsidR="00FD7DF2" w:rsidRDefault="00FD7DF2" w:rsidP="007F0278">
            <w:r>
              <w:t>4.3. Количество бракованной продукции</w:t>
            </w:r>
          </w:p>
          <w:p w:rsidR="00FD7DF2" w:rsidRDefault="00FD7DF2" w:rsidP="007F0278">
            <w:r w:rsidRPr="007552C1">
              <w:rPr>
                <w:i/>
              </w:rPr>
              <w:t>ВСЕГО</w:t>
            </w:r>
            <w:r>
              <w:t>, % к плану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% к плану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5, Где менеджер выполняет свою работу (в часах, минутах):</w:t>
            </w:r>
          </w:p>
          <w:p w:rsidR="00FD7DF2" w:rsidRDefault="00FD7DF2" w:rsidP="00FC3B43">
            <w:r>
              <w:t>5.1. Время работы на своем рабочем месте</w:t>
            </w:r>
          </w:p>
          <w:p w:rsidR="00FD7DF2" w:rsidRDefault="00FD7DF2" w:rsidP="00FC3B43">
            <w:r>
              <w:t>5.2. Время работы на участке (в цехе)</w:t>
            </w:r>
          </w:p>
          <w:p w:rsidR="00FD7DF2" w:rsidRDefault="00FD7DF2" w:rsidP="00FC3B43">
            <w:r>
              <w:t>5.3. Время работы в пределах своей организации</w:t>
            </w:r>
          </w:p>
          <w:p w:rsidR="00FD7DF2" w:rsidRDefault="00FD7DF2" w:rsidP="00FC3B43">
            <w:r>
              <w:t>5.4. Время работы за пределами своей организации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6. С кем менеджер связан по работе и каким образом:</w:t>
            </w:r>
          </w:p>
          <w:p w:rsidR="00FD7DF2" w:rsidRDefault="00FD7DF2" w:rsidP="00FC3B43">
            <w:r>
              <w:t>6.1. Внутри организации (время на личные контакты, время на письменные контакты, время на телефонные переговоры)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7. Какие затраты связаны с выполняемой менеджером работой:</w:t>
            </w:r>
          </w:p>
          <w:p w:rsidR="00FD7DF2" w:rsidRPr="00FC3B43" w:rsidRDefault="00FD7DF2" w:rsidP="00FC3B43">
            <w:r>
              <w:t xml:space="preserve">7.1. </w:t>
            </w:r>
            <w:r w:rsidRPr="00FC3B43">
              <w:t>Зарплата  менеджера за выполнение доверенных ему задач</w:t>
            </w:r>
          </w:p>
          <w:p w:rsidR="00FD7DF2" w:rsidRDefault="00FD7DF2" w:rsidP="00FC3B43">
            <w:r>
              <w:t>7.2. Другие затраты, связанные с выполнением доверенных м</w:t>
            </w:r>
            <w:r>
              <w:t>е</w:t>
            </w:r>
            <w:r>
              <w:t>неджеру задач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в рублях</w:t>
            </w:r>
          </w:p>
          <w:p w:rsidR="00FD7DF2" w:rsidRDefault="00FD7DF2" w:rsidP="00FC3B43">
            <w:r>
              <w:t>7.3. Время, которое потребовалось на выполнение этих задач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  <w:p w:rsidR="00FD7DF2" w:rsidRDefault="00FD7DF2" w:rsidP="00FC3B43">
            <w:r>
              <w:t>7.4. Стоимость использования времени менеджером (затраты разделить на время)</w:t>
            </w:r>
          </w:p>
          <w:p w:rsidR="00FD7DF2" w:rsidRDefault="00FD7DF2" w:rsidP="00FC3B43">
            <w:r w:rsidRPr="007552C1">
              <w:rPr>
                <w:i/>
              </w:rPr>
              <w:t xml:space="preserve">ВСЕГО </w:t>
            </w:r>
            <w:r>
              <w:t>в рублях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Сумма в рублях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Pr="00F719CE" w:rsidRDefault="00FD7DF2" w:rsidP="00F719CE">
            <w:r w:rsidRPr="00F719CE">
              <w:t>8. Много ли проводится сверхурочных работ и почему:</w:t>
            </w:r>
          </w:p>
          <w:p w:rsidR="00FD7DF2" w:rsidRPr="00F719CE" w:rsidRDefault="00FD7DF2" w:rsidP="00F719CE">
            <w:r w:rsidRPr="00F719CE">
              <w:t>8.1. Время  сверхурочных работ эпизодического характера</w:t>
            </w:r>
          </w:p>
          <w:p w:rsidR="00FD7DF2" w:rsidRPr="00F719CE" w:rsidRDefault="00FD7DF2" w:rsidP="00F719CE">
            <w:r w:rsidRPr="00F719CE">
              <w:t>8.2. Время постоянных сверхурочных  работ</w:t>
            </w:r>
          </w:p>
          <w:p w:rsidR="00FD7DF2" w:rsidRDefault="00FD7DF2" w:rsidP="00F719CE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719CE">
            <w:r>
              <w:t>9. Кто загружает рабочее время менеджера:</w:t>
            </w:r>
          </w:p>
          <w:p w:rsidR="00FD7DF2" w:rsidRDefault="00FD7DF2" w:rsidP="00F719CE">
            <w:r>
              <w:t>9.1. Время, которое менеджер определил для данных работ</w:t>
            </w:r>
          </w:p>
          <w:p w:rsidR="00FD7DF2" w:rsidRDefault="00FD7DF2" w:rsidP="00F719CE">
            <w:r>
              <w:t>9.2. Время, которое определил начальник менеджера</w:t>
            </w:r>
          </w:p>
          <w:p w:rsidR="00FD7DF2" w:rsidRDefault="00FD7DF2" w:rsidP="00F719CE">
            <w:r>
              <w:t>9.3. Время, на которое оказали влияние подчиненные</w:t>
            </w:r>
          </w:p>
          <w:p w:rsidR="00FD7DF2" w:rsidRDefault="00FD7DF2" w:rsidP="00F719CE">
            <w:r>
              <w:t>9.4. Время, на которое оказали влияние члены других организ</w:t>
            </w:r>
            <w:r>
              <w:t>а</w:t>
            </w:r>
            <w:r>
              <w:t>ций, командированные</w:t>
            </w:r>
          </w:p>
          <w:p w:rsidR="00FD7DF2" w:rsidRPr="00F719CE" w:rsidRDefault="00FD7DF2" w:rsidP="00F719CE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</w:tbl>
    <w:p w:rsidR="00FD7DF2" w:rsidRPr="00DB1A40" w:rsidRDefault="00FD7DF2" w:rsidP="00EA4775">
      <w:pPr>
        <w:rPr>
          <w:sz w:val="28"/>
          <w:szCs w:val="28"/>
        </w:rPr>
      </w:pPr>
    </w:p>
    <w:p w:rsidR="00FD7DF2" w:rsidRPr="00DB1A40" w:rsidRDefault="00FD7DF2" w:rsidP="00A21BDC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FD7DF2" w:rsidRPr="00DB1A40" w:rsidRDefault="00FD7DF2" w:rsidP="00EA4775">
      <w:pPr>
        <w:rPr>
          <w:sz w:val="28"/>
          <w:szCs w:val="28"/>
        </w:rPr>
      </w:pPr>
    </w:p>
    <w:p w:rsidR="00FD7DF2" w:rsidRPr="00DB1A40" w:rsidRDefault="00FD7DF2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FD7DF2" w:rsidRPr="00DB1A40" w:rsidRDefault="00FD7DF2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FD7DF2" w:rsidRPr="00793E14" w:rsidRDefault="00FD7DF2" w:rsidP="00A21BDC">
      <w:pPr>
        <w:pStyle w:val="NormalWeb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FD7DF2" w:rsidRDefault="00FD7DF2" w:rsidP="00723FD5">
      <w:pPr>
        <w:pStyle w:val="NormalWeb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23FD5">
        <w:rPr>
          <w:rFonts w:ascii="Times New Roman" w:hAnsi="Times New Roman"/>
          <w:b/>
          <w:bCs/>
          <w:color w:val="auto"/>
          <w:sz w:val="24"/>
          <w:szCs w:val="24"/>
        </w:rPr>
        <w:t>Оценка использования рабочего времени</w:t>
      </w:r>
    </w:p>
    <w:p w:rsidR="00FD7DF2" w:rsidRDefault="00FD7DF2" w:rsidP="00723FD5">
      <w:pPr>
        <w:pStyle w:val="NormalWeb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220"/>
        <w:gridCol w:w="4382"/>
        <w:gridCol w:w="2046"/>
      </w:tblGrid>
      <w:tr w:rsidR="00FD7DF2" w:rsidTr="007552C1">
        <w:tc>
          <w:tcPr>
            <w:tcW w:w="3220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Группы для оценки результатов</w:t>
            </w:r>
          </w:p>
        </w:tc>
        <w:tc>
          <w:tcPr>
            <w:tcW w:w="4382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Их характеристика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Оценка</w:t>
            </w: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Pr="00DC3A46" w:rsidRDefault="00FD7DF2" w:rsidP="007F0278">
            <w:r w:rsidRPr="00DC3A46">
              <w:t> </w:t>
            </w:r>
            <w:r>
              <w:t>1. Общая оценка использования р</w:t>
            </w:r>
            <w:r>
              <w:t>а</w:t>
            </w:r>
            <w:r>
              <w:t>бочего времени</w:t>
            </w:r>
          </w:p>
        </w:tc>
        <w:tc>
          <w:tcPr>
            <w:tcW w:w="4382" w:type="dxa"/>
            <w:vAlign w:val="center"/>
          </w:tcPr>
          <w:p w:rsidR="00FD7DF2" w:rsidRPr="00DC3A46" w:rsidRDefault="00FD7DF2" w:rsidP="007F0278">
            <w:r>
              <w:t>На основе таблицы приведенной выше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Pr="00DC3A46" w:rsidRDefault="00FD7DF2" w:rsidP="007F0278">
            <w:r>
              <w:t>2. Результаты работы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Конечный результат работы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3. Распределение рабочего времени</w:t>
            </w:r>
          </w:p>
          <w:p w:rsidR="00FD7DF2" w:rsidRDefault="00FD7DF2" w:rsidP="007F0278"/>
        </w:tc>
        <w:tc>
          <w:tcPr>
            <w:tcW w:w="4382" w:type="dxa"/>
            <w:vAlign w:val="center"/>
          </w:tcPr>
          <w:p w:rsidR="00FD7DF2" w:rsidRDefault="00FD7DF2" w:rsidP="007F0278">
            <w:r>
              <w:t>Сравнение с поставленными целями по использ</w:t>
            </w:r>
            <w:r>
              <w:t>о</w:t>
            </w:r>
            <w:r>
              <w:t>ванию рабочего времени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4. Эффективность работы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Эффективность выполнения работы мною. Сра</w:t>
            </w:r>
            <w:r>
              <w:t>в</w:t>
            </w:r>
            <w:r>
              <w:t>нение с установленными стандартами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5. Загрузка рабочего времени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В какой мере мы сами способны распоряжаться своим рабочим временем и в какой степени это зависит от других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6. Поддержание связи с коллегами и нахождение на рабочем месте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Как часто мы связываемся с сослуживцами. Одн</w:t>
            </w:r>
            <w:r>
              <w:t>о</w:t>
            </w:r>
            <w:r>
              <w:t>временно выясняется, было ли у нас достаточно времени нахождения на своем рабочем месте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7. Достаточно ли у нас оргтехники и как мы ее используем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Общая оценка использования или оценка относ</w:t>
            </w:r>
            <w:r>
              <w:t>и</w:t>
            </w:r>
            <w:r>
              <w:t>тельно каждого вида оргтехники отдельно (тел</w:t>
            </w:r>
            <w:r>
              <w:t>е</w:t>
            </w:r>
            <w:r>
              <w:t>фон, компьютер, факс и т. д.)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8. Факторы помех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Собрать все помехи (внутренние и внешние), к</w:t>
            </w:r>
            <w:r>
              <w:t>о</w:t>
            </w:r>
            <w:r>
              <w:t>торые мешают эффективному использованию р</w:t>
            </w:r>
            <w:r>
              <w:t>а</w:t>
            </w:r>
            <w:r>
              <w:t>бочего времени и его планированию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9. Настроение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Оценка носит личный характер. Зависит от многих причин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10. Физическое состояние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Поддержание здоровья и физического состояния на высоком уровне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p w:rsidR="00FD7DF2" w:rsidRDefault="00FD7DF2" w:rsidP="00723FD5">
      <w:pPr>
        <w:pStyle w:val="NormalWeb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FD7DF2" w:rsidRPr="00723FD5" w:rsidRDefault="00FD7DF2" w:rsidP="00723FD5">
      <w:pPr>
        <w:ind w:firstLine="709"/>
        <w:jc w:val="both"/>
        <w:rPr>
          <w:sz w:val="24"/>
          <w:szCs w:val="24"/>
        </w:rPr>
      </w:pPr>
      <w:r w:rsidRPr="00723FD5">
        <w:rPr>
          <w:sz w:val="24"/>
          <w:szCs w:val="24"/>
        </w:rPr>
        <w:t>На основании выставленных оценок (баллы от 1-10) принимают соответствующие м</w:t>
      </w:r>
      <w:r w:rsidRPr="00723FD5">
        <w:rPr>
          <w:sz w:val="24"/>
          <w:szCs w:val="24"/>
        </w:rPr>
        <w:t>е</w:t>
      </w:r>
      <w:r w:rsidRPr="00723FD5">
        <w:rPr>
          <w:sz w:val="24"/>
          <w:szCs w:val="24"/>
        </w:rPr>
        <w:t>ры, которые можно свести в таблицу по следующей форме.</w:t>
      </w:r>
    </w:p>
    <w:p w:rsidR="00FD7DF2" w:rsidRPr="00723FD5" w:rsidRDefault="00FD7DF2" w:rsidP="00A21BDC">
      <w:pPr>
        <w:pStyle w:val="NormalWeb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Default="00FD7DF2" w:rsidP="00723FD5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Решения по улучшению использования рабочего времени</w:t>
      </w:r>
    </w:p>
    <w:p w:rsidR="00FD7DF2" w:rsidRDefault="00FD7DF2" w:rsidP="00723FD5">
      <w:pPr>
        <w:ind w:firstLine="709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2863"/>
        <w:gridCol w:w="2835"/>
        <w:gridCol w:w="1572"/>
        <w:gridCol w:w="2424"/>
      </w:tblGrid>
      <w:tr w:rsidR="00FD7DF2" w:rsidTr="007552C1">
        <w:tc>
          <w:tcPr>
            <w:tcW w:w="2863" w:type="dxa"/>
            <w:vMerge w:val="restart"/>
            <w:vAlign w:val="center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Объект оценки</w:t>
            </w:r>
          </w:p>
        </w:tc>
        <w:tc>
          <w:tcPr>
            <w:tcW w:w="2835" w:type="dxa"/>
            <w:vMerge w:val="restart"/>
            <w:vAlign w:val="center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Меры по улучшению не нужны, т. к.</w:t>
            </w:r>
          </w:p>
        </w:tc>
        <w:tc>
          <w:tcPr>
            <w:tcW w:w="3996" w:type="dxa"/>
            <w:gridSpan w:val="2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Меры по улучшению нужны</w:t>
            </w:r>
          </w:p>
        </w:tc>
      </w:tr>
      <w:tr w:rsidR="00FD7DF2" w:rsidTr="007552C1">
        <w:tc>
          <w:tcPr>
            <w:tcW w:w="2863" w:type="dxa"/>
            <w:vMerge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немедленно</w:t>
            </w:r>
          </w:p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(какие)</w:t>
            </w: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в скором будущем</w:t>
            </w: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1. Общая оценка использ</w:t>
            </w:r>
            <w:r w:rsidRPr="007552C1">
              <w:rPr>
                <w:sz w:val="24"/>
                <w:szCs w:val="24"/>
              </w:rPr>
              <w:t>о</w:t>
            </w:r>
            <w:r w:rsidRPr="007552C1">
              <w:rPr>
                <w:sz w:val="24"/>
                <w:szCs w:val="24"/>
              </w:rPr>
              <w:t>вания рабочего времени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NormalWeb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color w:val="auto"/>
                <w:sz w:val="24"/>
                <w:szCs w:val="24"/>
              </w:rPr>
              <w:t>(дать обоснование)</w:t>
            </w: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2. Результаты работы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3. И т. д. (10 групп для оценки результатов из предыдущей таблицы)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NormalWeb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D7DF2" w:rsidRPr="00793E14" w:rsidRDefault="00FD7DF2" w:rsidP="00A21BDC">
      <w:pPr>
        <w:pStyle w:val="NormalWeb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Pr="00793E14" w:rsidRDefault="00FD7DF2" w:rsidP="00A21BDC">
      <w:pPr>
        <w:pStyle w:val="NormalWeb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133684">
      <w:pPr>
        <w:jc w:val="right"/>
        <w:rPr>
          <w:b/>
        </w:rPr>
      </w:pPr>
      <w:r>
        <w:rPr>
          <w:b/>
        </w:rPr>
        <w:t>Приложение</w:t>
      </w:r>
    </w:p>
    <w:p w:rsidR="00FD7DF2" w:rsidRDefault="00FD7DF2" w:rsidP="0013368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FD7DF2" w:rsidRDefault="00FD7DF2" w:rsidP="00133684">
      <w:pPr>
        <w:jc w:val="center"/>
        <w:rPr>
          <w:b/>
        </w:rPr>
      </w:pPr>
      <w:r>
        <w:rPr>
          <w:b/>
        </w:rPr>
        <w:t>(макет)</w:t>
      </w:r>
    </w:p>
    <w:p w:rsidR="00FD7DF2" w:rsidRPr="00DF3192" w:rsidRDefault="00FD7DF2" w:rsidP="00133684">
      <w:pPr>
        <w:jc w:val="center"/>
        <w:rPr>
          <w:b/>
        </w:rPr>
      </w:pP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FD7DF2" w:rsidRPr="00DF3192" w:rsidRDefault="00FD7DF2" w:rsidP="0013368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FD7DF2" w:rsidRPr="00133684" w:rsidRDefault="00FD7DF2" w:rsidP="001336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FD7DF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FD7DF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FD7DF2" w:rsidRPr="00EA7116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FD7DF2" w:rsidRDefault="00FD7DF2" w:rsidP="00133684">
      <w:pPr>
        <w:pStyle w:val="ListParagraph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FD7DF2" w:rsidRPr="00DF3192" w:rsidRDefault="00FD7DF2" w:rsidP="00133684">
      <w:pPr>
        <w:pStyle w:val="ListParagraph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FD7DF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FD7DF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FD7DF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FD7DF2" w:rsidRPr="00DF3192" w:rsidRDefault="00FD7DF2" w:rsidP="00133684">
      <w:pPr>
        <w:pStyle w:val="ListParagraph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FD7DF2" w:rsidRPr="00DF3192" w:rsidRDefault="00FD7DF2" w:rsidP="0013368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2"/>
        <w:gridCol w:w="1737"/>
        <w:gridCol w:w="992"/>
        <w:gridCol w:w="993"/>
        <w:gridCol w:w="1716"/>
      </w:tblGrid>
      <w:tr w:rsidR="00FD7DF2" w:rsidRPr="005D59D9" w:rsidTr="00B4356D">
        <w:tc>
          <w:tcPr>
            <w:tcW w:w="3922" w:type="dxa"/>
            <w:vMerge w:val="restart"/>
          </w:tcPr>
          <w:p w:rsidR="00FD7DF2" w:rsidRPr="005D59D9" w:rsidRDefault="00FD7DF2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FD7DF2" w:rsidRPr="005D59D9" w:rsidRDefault="00FD7DF2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FD7DF2" w:rsidRPr="005D59D9" w:rsidRDefault="00FD7DF2" w:rsidP="00B4356D">
            <w:r w:rsidRPr="005D59D9">
              <w:t>Владение компетенциями /оценка за выполненное задание</w:t>
            </w:r>
          </w:p>
        </w:tc>
      </w:tr>
      <w:tr w:rsidR="00FD7DF2" w:rsidRPr="005D59D9" w:rsidTr="00B4356D">
        <w:tc>
          <w:tcPr>
            <w:tcW w:w="3922" w:type="dxa"/>
            <w:vMerge/>
          </w:tcPr>
          <w:p w:rsidR="00FD7DF2" w:rsidRPr="005D59D9" w:rsidRDefault="00FD7DF2" w:rsidP="00B4356D"/>
        </w:tc>
        <w:tc>
          <w:tcPr>
            <w:tcW w:w="1737" w:type="dxa"/>
            <w:vMerge/>
          </w:tcPr>
          <w:p w:rsidR="00FD7DF2" w:rsidRPr="005D59D9" w:rsidRDefault="00FD7DF2" w:rsidP="00B4356D"/>
        </w:tc>
        <w:tc>
          <w:tcPr>
            <w:tcW w:w="992" w:type="dxa"/>
          </w:tcPr>
          <w:p w:rsidR="00FD7DF2" w:rsidRPr="005D59D9" w:rsidRDefault="00FD7DF2" w:rsidP="00B4356D">
            <w:r w:rsidRPr="005D59D9">
              <w:t>Высокий уровень</w:t>
            </w:r>
          </w:p>
          <w:p w:rsidR="00FD7DF2" w:rsidRPr="005D59D9" w:rsidRDefault="00FD7DF2" w:rsidP="00B4356D">
            <w:r w:rsidRPr="005D59D9">
              <w:t>(оценка «5»)</w:t>
            </w:r>
          </w:p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FD7DF2" w:rsidRPr="005D59D9" w:rsidRDefault="00FD7DF2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 xml:space="preserve">УК-1 </w:t>
            </w:r>
          </w:p>
          <w:p w:rsidR="00FD7DF2" w:rsidRPr="005D59D9" w:rsidRDefault="00FD7DF2" w:rsidP="00B4356D">
            <w:r w:rsidRPr="005D59D9">
              <w:t>ОПК-4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 xml:space="preserve">УК-2, </w:t>
            </w:r>
          </w:p>
          <w:p w:rsidR="00FD7DF2" w:rsidRPr="005D59D9" w:rsidRDefault="00FD7DF2" w:rsidP="00B4356D">
            <w:r w:rsidRPr="005D59D9">
              <w:t>ПК-5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4</w:t>
            </w:r>
          </w:p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УК-3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>
            <w:r w:rsidRPr="005D59D9">
              <w:t>3</w:t>
            </w:r>
          </w:p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ОПК-3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ПК-1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4</w:t>
            </w:r>
          </w:p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…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…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/>
        </w:tc>
        <w:tc>
          <w:tcPr>
            <w:tcW w:w="1737" w:type="dxa"/>
          </w:tcPr>
          <w:p w:rsidR="00FD7DF2" w:rsidRPr="005D59D9" w:rsidRDefault="00FD7DF2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FD7DF2" w:rsidRPr="005D59D9" w:rsidRDefault="00FD7DF2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FD7DF2" w:rsidRPr="005D59D9" w:rsidRDefault="00FD7DF2" w:rsidP="00B4356D"/>
          <w:p w:rsidR="00FD7DF2" w:rsidRPr="005D59D9" w:rsidRDefault="00FD7DF2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FD7DF2" w:rsidRPr="003C101E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FD7DF2" w:rsidRPr="00DB1A40" w:rsidRDefault="00FD7DF2" w:rsidP="00A21BDC">
      <w:pPr>
        <w:rPr>
          <w:sz w:val="24"/>
          <w:szCs w:val="24"/>
        </w:rPr>
      </w:pPr>
    </w:p>
    <w:sectPr w:rsidR="00FD7DF2" w:rsidRPr="00DB1A40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DF2" w:rsidRDefault="00FD7DF2" w:rsidP="003B45FF">
      <w:r>
        <w:separator/>
      </w:r>
    </w:p>
  </w:endnote>
  <w:endnote w:type="continuationSeparator" w:id="1">
    <w:p w:rsidR="00FD7DF2" w:rsidRDefault="00FD7DF2" w:rsidP="003B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DF2" w:rsidRDefault="00FD7DF2">
    <w:pPr>
      <w:pStyle w:val="Footer"/>
      <w:jc w:val="center"/>
    </w:pPr>
    <w:fldSimple w:instr="PAGE   \* MERGEFORMAT">
      <w:r>
        <w:rPr>
          <w:noProof/>
        </w:rPr>
        <w:t>35</w:t>
      </w:r>
    </w:fldSimple>
  </w:p>
  <w:p w:rsidR="00FD7DF2" w:rsidRDefault="00FD7D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DF2" w:rsidRDefault="00FD7DF2" w:rsidP="003B45FF">
      <w:r>
        <w:separator/>
      </w:r>
    </w:p>
  </w:footnote>
  <w:footnote w:type="continuationSeparator" w:id="1">
    <w:p w:rsidR="00FD7DF2" w:rsidRDefault="00FD7DF2" w:rsidP="003B4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0"/>
  </w:num>
  <w:num w:numId="5">
    <w:abstractNumId w:val="13"/>
  </w:num>
  <w:num w:numId="6">
    <w:abstractNumId w:val="5"/>
  </w:num>
  <w:num w:numId="7">
    <w:abstractNumId w:val="16"/>
  </w:num>
  <w:num w:numId="8">
    <w:abstractNumId w:val="3"/>
  </w:num>
  <w:num w:numId="9">
    <w:abstractNumId w:val="23"/>
  </w:num>
  <w:num w:numId="10">
    <w:abstractNumId w:val="6"/>
  </w:num>
  <w:num w:numId="11">
    <w:abstractNumId w:val="4"/>
  </w:num>
  <w:num w:numId="12">
    <w:abstractNumId w:val="21"/>
  </w:num>
  <w:num w:numId="13">
    <w:abstractNumId w:val="7"/>
  </w:num>
  <w:num w:numId="14">
    <w:abstractNumId w:val="19"/>
  </w:num>
  <w:num w:numId="15">
    <w:abstractNumId w:val="8"/>
  </w:num>
  <w:num w:numId="16">
    <w:abstractNumId w:val="17"/>
  </w:num>
  <w:num w:numId="17">
    <w:abstractNumId w:val="15"/>
  </w:num>
  <w:num w:numId="18">
    <w:abstractNumId w:val="18"/>
  </w:num>
  <w:num w:numId="19">
    <w:abstractNumId w:val="0"/>
  </w:num>
  <w:num w:numId="20">
    <w:abstractNumId w:val="2"/>
  </w:num>
  <w:num w:numId="21">
    <w:abstractNumId w:val="22"/>
  </w:num>
  <w:num w:numId="22">
    <w:abstractNumId w:val="11"/>
  </w:num>
  <w:num w:numId="23">
    <w:abstractNumId w:val="12"/>
  </w:num>
  <w:num w:numId="24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36F7"/>
    <w:rsid w:val="000D2447"/>
    <w:rsid w:val="000D4148"/>
    <w:rsid w:val="000E0F2D"/>
    <w:rsid w:val="000E7334"/>
    <w:rsid w:val="000F3EA4"/>
    <w:rsid w:val="000F6DB4"/>
    <w:rsid w:val="00101C25"/>
    <w:rsid w:val="0010385E"/>
    <w:rsid w:val="0010585E"/>
    <w:rsid w:val="00106E5F"/>
    <w:rsid w:val="00110480"/>
    <w:rsid w:val="00113072"/>
    <w:rsid w:val="00113971"/>
    <w:rsid w:val="00114C62"/>
    <w:rsid w:val="00117B82"/>
    <w:rsid w:val="001248AD"/>
    <w:rsid w:val="00130B6B"/>
    <w:rsid w:val="001316B9"/>
    <w:rsid w:val="00133684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14BA"/>
    <w:rsid w:val="001A6C38"/>
    <w:rsid w:val="001C3500"/>
    <w:rsid w:val="001D7847"/>
    <w:rsid w:val="001E1180"/>
    <w:rsid w:val="001E7503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554F"/>
    <w:rsid w:val="0028114D"/>
    <w:rsid w:val="002824CC"/>
    <w:rsid w:val="00285BD3"/>
    <w:rsid w:val="002938F8"/>
    <w:rsid w:val="0029487E"/>
    <w:rsid w:val="00295764"/>
    <w:rsid w:val="00296BAB"/>
    <w:rsid w:val="00297987"/>
    <w:rsid w:val="002A3082"/>
    <w:rsid w:val="002A31CE"/>
    <w:rsid w:val="002A497A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320F"/>
    <w:rsid w:val="002F73EA"/>
    <w:rsid w:val="00300298"/>
    <w:rsid w:val="003235D5"/>
    <w:rsid w:val="0032663C"/>
    <w:rsid w:val="003267A5"/>
    <w:rsid w:val="00330C4C"/>
    <w:rsid w:val="003322AA"/>
    <w:rsid w:val="00335AFD"/>
    <w:rsid w:val="00342400"/>
    <w:rsid w:val="00347A9C"/>
    <w:rsid w:val="00350F36"/>
    <w:rsid w:val="0035330C"/>
    <w:rsid w:val="00357E51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F4E8C"/>
    <w:rsid w:val="003F72B3"/>
    <w:rsid w:val="0040728C"/>
    <w:rsid w:val="00407C35"/>
    <w:rsid w:val="004104CB"/>
    <w:rsid w:val="00412D2C"/>
    <w:rsid w:val="00415E75"/>
    <w:rsid w:val="00416CFD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05D7A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FB6"/>
    <w:rsid w:val="00617BF9"/>
    <w:rsid w:val="00624A66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67A12"/>
    <w:rsid w:val="00675878"/>
    <w:rsid w:val="0068033F"/>
    <w:rsid w:val="00684B3D"/>
    <w:rsid w:val="00693771"/>
    <w:rsid w:val="00696F8D"/>
    <w:rsid w:val="006A1C65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5FA8"/>
    <w:rsid w:val="006E2217"/>
    <w:rsid w:val="006E3A26"/>
    <w:rsid w:val="006F0C3A"/>
    <w:rsid w:val="006F545A"/>
    <w:rsid w:val="00702220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158"/>
    <w:rsid w:val="00751CB9"/>
    <w:rsid w:val="00752634"/>
    <w:rsid w:val="00754C3E"/>
    <w:rsid w:val="007552C1"/>
    <w:rsid w:val="00757D74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13BB"/>
    <w:rsid w:val="007B7631"/>
    <w:rsid w:val="007C1508"/>
    <w:rsid w:val="007D0DE7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62077"/>
    <w:rsid w:val="00871EAD"/>
    <w:rsid w:val="00877129"/>
    <w:rsid w:val="0087750E"/>
    <w:rsid w:val="00885845"/>
    <w:rsid w:val="0088722D"/>
    <w:rsid w:val="00891131"/>
    <w:rsid w:val="00893EC4"/>
    <w:rsid w:val="00897C9C"/>
    <w:rsid w:val="008A32CC"/>
    <w:rsid w:val="008A624B"/>
    <w:rsid w:val="008B28D8"/>
    <w:rsid w:val="008C3631"/>
    <w:rsid w:val="008D7804"/>
    <w:rsid w:val="008D79FD"/>
    <w:rsid w:val="008E0886"/>
    <w:rsid w:val="008E21FD"/>
    <w:rsid w:val="008E4472"/>
    <w:rsid w:val="008E4D4C"/>
    <w:rsid w:val="008E6709"/>
    <w:rsid w:val="008F5A75"/>
    <w:rsid w:val="00902944"/>
    <w:rsid w:val="00922F47"/>
    <w:rsid w:val="00923A13"/>
    <w:rsid w:val="0092460C"/>
    <w:rsid w:val="00926C1D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94B80"/>
    <w:rsid w:val="00995F98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94241"/>
    <w:rsid w:val="00AA100D"/>
    <w:rsid w:val="00AA2245"/>
    <w:rsid w:val="00AA4BD1"/>
    <w:rsid w:val="00AB3D0C"/>
    <w:rsid w:val="00AB7F61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07860"/>
    <w:rsid w:val="00B21208"/>
    <w:rsid w:val="00B21586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165AA"/>
    <w:rsid w:val="00C24692"/>
    <w:rsid w:val="00C4527F"/>
    <w:rsid w:val="00C4685B"/>
    <w:rsid w:val="00C478FA"/>
    <w:rsid w:val="00C51041"/>
    <w:rsid w:val="00C52DC8"/>
    <w:rsid w:val="00C65057"/>
    <w:rsid w:val="00C657E0"/>
    <w:rsid w:val="00C745FE"/>
    <w:rsid w:val="00C964BB"/>
    <w:rsid w:val="00CB090A"/>
    <w:rsid w:val="00CB49F5"/>
    <w:rsid w:val="00CC1FE0"/>
    <w:rsid w:val="00CC54A4"/>
    <w:rsid w:val="00CC5910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30E42"/>
    <w:rsid w:val="00D335EC"/>
    <w:rsid w:val="00D35DDA"/>
    <w:rsid w:val="00D40ACA"/>
    <w:rsid w:val="00D42152"/>
    <w:rsid w:val="00D45DA1"/>
    <w:rsid w:val="00D46DF7"/>
    <w:rsid w:val="00D60517"/>
    <w:rsid w:val="00D61A77"/>
    <w:rsid w:val="00D62348"/>
    <w:rsid w:val="00D62A66"/>
    <w:rsid w:val="00D64601"/>
    <w:rsid w:val="00D76D9D"/>
    <w:rsid w:val="00D7788C"/>
    <w:rsid w:val="00D8240C"/>
    <w:rsid w:val="00D86476"/>
    <w:rsid w:val="00D918FF"/>
    <w:rsid w:val="00D94966"/>
    <w:rsid w:val="00DA3575"/>
    <w:rsid w:val="00DB1A40"/>
    <w:rsid w:val="00DC093A"/>
    <w:rsid w:val="00DC0A75"/>
    <w:rsid w:val="00DC3A46"/>
    <w:rsid w:val="00DC6C86"/>
    <w:rsid w:val="00DC7AF3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6CAF"/>
    <w:rsid w:val="00E67CAF"/>
    <w:rsid w:val="00E7091E"/>
    <w:rsid w:val="00E72E40"/>
    <w:rsid w:val="00E74D47"/>
    <w:rsid w:val="00E750E1"/>
    <w:rsid w:val="00E8187C"/>
    <w:rsid w:val="00E81AAE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67C9"/>
    <w:rsid w:val="00EF7046"/>
    <w:rsid w:val="00F00D40"/>
    <w:rsid w:val="00F01BFB"/>
    <w:rsid w:val="00F07E29"/>
    <w:rsid w:val="00F1122D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A50"/>
    <w:rsid w:val="00F51926"/>
    <w:rsid w:val="00F53040"/>
    <w:rsid w:val="00F55CD8"/>
    <w:rsid w:val="00F62895"/>
    <w:rsid w:val="00F64EC6"/>
    <w:rsid w:val="00F711B2"/>
    <w:rsid w:val="00F719CE"/>
    <w:rsid w:val="00F723AC"/>
    <w:rsid w:val="00F72A25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A5CE4"/>
    <w:rsid w:val="00FB0AAA"/>
    <w:rsid w:val="00FB36E7"/>
    <w:rsid w:val="00FC3B43"/>
    <w:rsid w:val="00FC6498"/>
    <w:rsid w:val="00FD2BAC"/>
    <w:rsid w:val="00FD3043"/>
    <w:rsid w:val="00FD3A87"/>
    <w:rsid w:val="00FD65CC"/>
    <w:rsid w:val="00FD6608"/>
    <w:rsid w:val="00FD6D7F"/>
    <w:rsid w:val="00FD7DF2"/>
    <w:rsid w:val="00FE1F87"/>
    <w:rsid w:val="00FE3F3A"/>
    <w:rsid w:val="00FE763A"/>
    <w:rsid w:val="00FF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1F87"/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ListParagraph">
    <w:name w:val="List Paragraph"/>
    <w:aliases w:val="Абзац списка2,Bullet List,FooterText,numbered,Подпись рисунка,Маркированный список_уровень1,Основной"/>
    <w:basedOn w:val="Normal"/>
    <w:link w:val="ListParagraphChar"/>
    <w:uiPriority w:val="99"/>
    <w:qFormat/>
    <w:rsid w:val="00FE1F87"/>
    <w:pPr>
      <w:ind w:left="720"/>
      <w:contextualSpacing/>
    </w:pPr>
  </w:style>
  <w:style w:type="character" w:customStyle="1" w:styleId="1">
    <w:name w:val="Стиль1 Знак"/>
    <w:link w:val="10"/>
    <w:uiPriority w:val="99"/>
    <w:locked/>
    <w:rsid w:val="00FE1F87"/>
    <w:rPr>
      <w:sz w:val="28"/>
    </w:rPr>
  </w:style>
  <w:style w:type="paragraph" w:customStyle="1" w:styleId="10">
    <w:name w:val="Стиль1"/>
    <w:basedOn w:val="Normal"/>
    <w:link w:val="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TableGrid">
    <w:name w:val="Table Grid"/>
    <w:basedOn w:val="TableNormal"/>
    <w:uiPriority w:val="9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2"/>
    <w:uiPriority w:val="99"/>
    <w:locked/>
    <w:rsid w:val="00C07156"/>
    <w:rPr>
      <w:sz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Header">
    <w:name w:val="header"/>
    <w:basedOn w:val="Normal"/>
    <w:link w:val="HeaderChar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Normal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DefaultParagraphFont"/>
    <w:uiPriority w:val="99"/>
    <w:rsid w:val="00A2524C"/>
    <w:rPr>
      <w:rFonts w:cs="Times New Roman"/>
    </w:rPr>
  </w:style>
  <w:style w:type="paragraph" w:customStyle="1" w:styleId="p13">
    <w:name w:val="p13"/>
    <w:basedOn w:val="Normal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Normal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Normal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Hyperlink">
    <w:name w:val="Hyperlink"/>
    <w:basedOn w:val="DefaultParagraphFont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0">
    <w:name w:val="Основной текст (2)1"/>
    <w:basedOn w:val="Normal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FootnoteText">
    <w:name w:val="footnote text"/>
    <w:basedOn w:val="Normal"/>
    <w:link w:val="FootnoteTextChar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BodyText2">
    <w:name w:val="Body Text 2"/>
    <w:basedOn w:val="Normal"/>
    <w:link w:val="BodyText2Char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57733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439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E439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439C6"/>
    <w:rPr>
      <w:rFonts w:cs="Times New Roman"/>
      <w:vertAlign w:val="superscript"/>
    </w:rPr>
  </w:style>
  <w:style w:type="paragraph" w:styleId="NoSpacing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1">
    <w:name w:val="Без интервала1"/>
    <w:uiPriority w:val="99"/>
    <w:rsid w:val="007D0DE7"/>
    <w:rPr>
      <w:rFonts w:eastAsia="Times New Roman" w:cs="Calibri"/>
      <w:lang w:eastAsia="en-US"/>
    </w:rPr>
  </w:style>
  <w:style w:type="paragraph" w:styleId="NormalWeb">
    <w:name w:val="Normal (Web)"/>
    <w:aliases w:val="Обычный (Web)"/>
    <w:basedOn w:val="Normal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Normal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ListParagraphChar">
    <w:name w:val="List Paragraph Char"/>
    <w:aliases w:val="Абзац списка2 Char,Bullet List Char,FooterText Char,numbered Char,Подпись рисунка Char,Маркированный список_уровень1 Char,Основной Char"/>
    <w:link w:val="ListParagraph"/>
    <w:uiPriority w:val="99"/>
    <w:locked/>
    <w:rsid w:val="00133684"/>
    <w:rPr>
      <w:rFonts w:eastAsia="Times New Roman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270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www.iprbookshop.ru/82701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1416</TotalTime>
  <Pages>36</Pages>
  <Words>10787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 Филипповна</cp:lastModifiedBy>
  <cp:revision>95</cp:revision>
  <cp:lastPrinted>2016-11-25T07:14:00Z</cp:lastPrinted>
  <dcterms:created xsi:type="dcterms:W3CDTF">2021-05-04T10:23:00Z</dcterms:created>
  <dcterms:modified xsi:type="dcterms:W3CDTF">2021-12-08T08:04:00Z</dcterms:modified>
</cp:coreProperties>
</file>